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204" w:rsidRPr="00742C8C" w:rsidRDefault="008514ED" w:rsidP="009E2204">
      <w:pPr>
        <w:pStyle w:val="Heading4"/>
        <w:rPr>
          <w:rFonts w:ascii="GHEA Grapalat" w:hAnsi="GHEA Grapalat"/>
        </w:rPr>
      </w:pPr>
      <w:r w:rsidRPr="008514ED">
        <w:rPr>
          <w:rFonts w:ascii="GHEA Grapalat" w:hAnsi="GHEA Grapalat"/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7pt;margin-top:-18pt;width:531pt;height:171pt;z-index:251657728;mso-wrap-distance-left:0;mso-wrap-distance-right:0" stroked="f">
            <v:textbox style="mso-next-textbox:#_x0000_s1030">
              <w:txbxContent>
                <w:p w:rsidR="0069191F" w:rsidRPr="00181127" w:rsidRDefault="008973E5" w:rsidP="00445D21">
                  <w:pPr>
                    <w:jc w:val="center"/>
                    <w:rPr>
                      <w:rFonts w:ascii="GHEA Grapalat" w:hAnsi="GHEA Grapalat"/>
                    </w:rPr>
                  </w:pPr>
                  <w:r>
                    <w:rPr>
                      <w:rFonts w:ascii="GHEA Grapalat" w:hAnsi="GHEA Grapalat"/>
                      <w:noProof/>
                      <w:lang w:eastAsia="en-US"/>
                    </w:rPr>
                    <w:drawing>
                      <wp:inline distT="0" distB="0" distL="0" distR="0">
                        <wp:extent cx="962025" cy="933450"/>
                        <wp:effectExtent l="19050" t="0" r="9525" b="0"/>
                        <wp:docPr id="1" name="Рисунок 1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 preferRelativeResize="0">
                                  <a:picLocks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2025" cy="933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9191F" w:rsidRPr="00181127" w:rsidRDefault="0069191F" w:rsidP="00445D21">
                  <w:pPr>
                    <w:pStyle w:val="Heading4"/>
                    <w:rPr>
                      <w:rFonts w:ascii="GHEA Grapalat" w:hAnsi="GHEA Grapalat"/>
                      <w:b/>
                      <w:spacing w:val="60"/>
                      <w:sz w:val="26"/>
                    </w:rPr>
                  </w:pPr>
                </w:p>
                <w:p w:rsidR="0069191F" w:rsidRPr="00181127" w:rsidRDefault="0069191F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 w:val="26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ՀԱՅԱՍՏԱՆԻ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ՀԱՆՐԱՊԵՏՈՒԹՅԱՆ</w:t>
                  </w:r>
                  <w:r w:rsidRPr="00181127">
                    <w:rPr>
                      <w:rFonts w:ascii="GHEA Grapalat" w:hAnsi="GHEA Grapalat"/>
                      <w:spacing w:val="10"/>
                      <w:sz w:val="26"/>
                    </w:rPr>
                    <w:t xml:space="preserve"> </w:t>
                  </w:r>
                </w:p>
                <w:p w:rsidR="0069191F" w:rsidRPr="00181127" w:rsidRDefault="0069191F" w:rsidP="00445D21">
                  <w:pPr>
                    <w:pStyle w:val="hh"/>
                    <w:spacing w:line="300" w:lineRule="exact"/>
                    <w:rPr>
                      <w:rFonts w:ascii="GHEA Grapalat" w:hAnsi="GHEA Grapalat"/>
                      <w:spacing w:val="10"/>
                      <w:szCs w:val="28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ՀԱՆՐԱՅԻՆ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ԾԱՌԱՅՈՒԹՅՈՒՆՆԵՐԸ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ԿԱՐԳԱՎՈՐՈՂ</w:t>
                  </w:r>
                  <w:r w:rsidRPr="00181127">
                    <w:rPr>
                      <w:rFonts w:ascii="GHEA Grapalat" w:hAnsi="GHEA Grapalat" w:cs="Dallak Time"/>
                      <w:spacing w:val="10"/>
                      <w:sz w:val="26"/>
                    </w:rPr>
                    <w:t xml:space="preserve"> </w:t>
                  </w:r>
                  <w:r w:rsidRPr="00181127">
                    <w:rPr>
                      <w:rFonts w:ascii="GHEA Grapalat" w:hAnsi="GHEA Grapalat" w:cs="Sylfaen"/>
                      <w:spacing w:val="10"/>
                      <w:sz w:val="26"/>
                    </w:rPr>
                    <w:t>ՀԱՆՁՆԱԺՈՂՈՎ</w:t>
                  </w:r>
                </w:p>
                <w:p w:rsidR="0069191F" w:rsidRPr="00181127" w:rsidRDefault="0069191F" w:rsidP="00445D21">
                  <w:pPr>
                    <w:pStyle w:val="aa"/>
                    <w:pBdr>
                      <w:bottom w:val="none" w:sz="0" w:space="0" w:color="auto"/>
                    </w:pBdr>
                    <w:spacing w:before="120" w:line="300" w:lineRule="exact"/>
                    <w:rPr>
                      <w:rFonts w:ascii="GHEA Grapalat" w:hAnsi="GHEA Grapalat"/>
                      <w:spacing w:val="10"/>
                      <w:sz w:val="30"/>
                      <w:szCs w:val="30"/>
                      <w:lang w:val="en-US"/>
                    </w:rPr>
                  </w:pPr>
                  <w:r w:rsidRPr="00181127">
                    <w:rPr>
                      <w:rFonts w:ascii="GHEA Grapalat" w:hAnsi="GHEA Grapalat" w:cs="Sylfaen"/>
                      <w:spacing w:val="10"/>
                      <w:sz w:val="30"/>
                      <w:szCs w:val="30"/>
                      <w:lang w:val="en-US"/>
                    </w:rPr>
                    <w:t>ՆԱԽԱԳԱՀ</w:t>
                  </w:r>
                </w:p>
                <w:p w:rsidR="0069191F" w:rsidRPr="00AF4502" w:rsidRDefault="0069191F" w:rsidP="00445D21">
                  <w:pPr>
                    <w:pStyle w:val="adres"/>
                    <w:pBdr>
                      <w:top w:val="thinThickMediumGap" w:sz="18" w:space="0" w:color="auto"/>
                    </w:pBdr>
                    <w:spacing w:before="120" w:line="240" w:lineRule="exact"/>
                    <w:rPr>
                      <w:rFonts w:ascii="GHEA Grapalat" w:hAnsi="GHEA Grapalat"/>
                    </w:rPr>
                  </w:pPr>
                  <w:r w:rsidRPr="00AF4502">
                    <w:rPr>
                      <w:rFonts w:ascii="GHEA Grapalat" w:hAnsi="GHEA Grapalat" w:cs="Sylfaen"/>
                    </w:rPr>
                    <w:t>ՀՀ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ԵՐԵՎԱՆ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ՍԱՐՅԱՆ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22, </w:t>
                  </w:r>
                  <w:r w:rsidRPr="00AF4502">
                    <w:rPr>
                      <w:rFonts w:ascii="GHEA Grapalat" w:hAnsi="GHEA Grapalat" w:cs="Sylfaen"/>
                    </w:rPr>
                    <w:t>ՀԵՌ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.(374-10) </w:t>
                  </w:r>
                  <w:r w:rsidR="00403D7A">
                    <w:rPr>
                      <w:rFonts w:ascii="GHEA Grapalat" w:hAnsi="GHEA Grapalat" w:cs="Arial Armenian"/>
                    </w:rPr>
                    <w:t>522522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, </w:t>
                  </w:r>
                  <w:r w:rsidRPr="00AF4502">
                    <w:rPr>
                      <w:rFonts w:ascii="GHEA Grapalat" w:hAnsi="GHEA Grapalat" w:cs="Sylfaen"/>
                    </w:rPr>
                    <w:t>ՖԱՔՍ</w:t>
                  </w:r>
                  <w:r w:rsidRPr="00AF4502">
                    <w:rPr>
                      <w:rFonts w:ascii="GHEA Grapalat" w:hAnsi="GHEA Grapalat" w:cs="Arial Armenian"/>
                    </w:rPr>
                    <w:t xml:space="preserve"> (374-10) 52556</w:t>
                  </w:r>
                  <w:r w:rsidRPr="00AF4502">
                    <w:rPr>
                      <w:rFonts w:ascii="GHEA Grapalat" w:hAnsi="GHEA Grapalat"/>
                    </w:rPr>
                    <w:t>3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113" w:type="dxa"/>
        <w:tblLayout w:type="fixed"/>
        <w:tblLook w:val="0000"/>
      </w:tblPr>
      <w:tblGrid>
        <w:gridCol w:w="369"/>
        <w:gridCol w:w="720"/>
        <w:gridCol w:w="351"/>
        <w:gridCol w:w="683"/>
        <w:gridCol w:w="1126"/>
        <w:gridCol w:w="1066"/>
      </w:tblGrid>
      <w:tr w:rsidR="00445D21" w:rsidRPr="00742C8C">
        <w:trPr>
          <w:trHeight w:val="457"/>
        </w:trPr>
        <w:tc>
          <w:tcPr>
            <w:tcW w:w="369" w:type="dxa"/>
            <w:vAlign w:val="bottom"/>
          </w:tcPr>
          <w:p w:rsidR="00445D21" w:rsidRPr="00742C8C" w:rsidRDefault="00181127" w:rsidP="0069191F">
            <w:pPr>
              <w:jc w:val="right"/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«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b/>
                <w:noProof/>
              </w:rPr>
            </w:pPr>
          </w:p>
        </w:tc>
        <w:tc>
          <w:tcPr>
            <w:tcW w:w="351" w:type="dxa"/>
            <w:vAlign w:val="bottom"/>
          </w:tcPr>
          <w:p w:rsidR="00445D21" w:rsidRPr="00742C8C" w:rsidRDefault="00181127" w:rsidP="0069191F">
            <w:pPr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b/>
                <w:noProof/>
              </w:rPr>
              <w:t>»</w:t>
            </w:r>
          </w:p>
        </w:tc>
        <w:tc>
          <w:tcPr>
            <w:tcW w:w="1809" w:type="dxa"/>
            <w:gridSpan w:val="2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jc w:val="center"/>
              <w:rPr>
                <w:rFonts w:ascii="GHEA Grapalat" w:hAnsi="GHEA Grapalat"/>
                <w:b/>
                <w:noProof/>
              </w:rPr>
            </w:pPr>
          </w:p>
        </w:tc>
        <w:tc>
          <w:tcPr>
            <w:tcW w:w="1066" w:type="dxa"/>
            <w:tcMar>
              <w:left w:w="0" w:type="dxa"/>
              <w:right w:w="0" w:type="dxa"/>
            </w:tcMar>
            <w:vAlign w:val="bottom"/>
          </w:tcPr>
          <w:p w:rsidR="00445D21" w:rsidRPr="00742C8C" w:rsidRDefault="00445D21" w:rsidP="00A34807">
            <w:pPr>
              <w:rPr>
                <w:rFonts w:ascii="GHEA Grapalat" w:hAnsi="GHEA Grapalat"/>
                <w:b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 xml:space="preserve">  201</w:t>
            </w:r>
            <w:r w:rsidR="00A34807" w:rsidRPr="00742C8C">
              <w:rPr>
                <w:rFonts w:ascii="GHEA Grapalat" w:hAnsi="GHEA Grapalat"/>
                <w:noProof/>
              </w:rPr>
              <w:t>9</w:t>
            </w:r>
            <w:r w:rsidRPr="00742C8C">
              <w:rPr>
                <w:rFonts w:ascii="GHEA Grapalat" w:hAnsi="GHEA Grapalat"/>
                <w:noProof/>
              </w:rPr>
              <w:t>թ.</w:t>
            </w:r>
          </w:p>
        </w:tc>
      </w:tr>
      <w:tr w:rsidR="00445D21" w:rsidRPr="00742C8C">
        <w:trPr>
          <w:gridAfter w:val="2"/>
          <w:wAfter w:w="2192" w:type="dxa"/>
          <w:trHeight w:hRule="exact" w:val="559"/>
        </w:trPr>
        <w:tc>
          <w:tcPr>
            <w:tcW w:w="369" w:type="dxa"/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noProof/>
              </w:rPr>
            </w:pPr>
            <w:r w:rsidRPr="00742C8C">
              <w:rPr>
                <w:rFonts w:ascii="GHEA Grapalat" w:hAnsi="GHEA Grapalat"/>
                <w:noProof/>
              </w:rPr>
              <w:t>№</w:t>
            </w:r>
          </w:p>
        </w:tc>
        <w:tc>
          <w:tcPr>
            <w:tcW w:w="1754" w:type="dxa"/>
            <w:gridSpan w:val="3"/>
            <w:tcBorders>
              <w:bottom w:val="single" w:sz="4" w:space="0" w:color="auto"/>
            </w:tcBorders>
            <w:vAlign w:val="bottom"/>
          </w:tcPr>
          <w:p w:rsidR="00445D21" w:rsidRPr="00742C8C" w:rsidRDefault="00445D21" w:rsidP="0069191F">
            <w:pPr>
              <w:rPr>
                <w:rFonts w:ascii="GHEA Grapalat" w:hAnsi="GHEA Grapalat"/>
                <w:noProof/>
              </w:rPr>
            </w:pPr>
          </w:p>
        </w:tc>
      </w:tr>
    </w:tbl>
    <w:p w:rsidR="00017615" w:rsidRPr="00742C8C" w:rsidRDefault="00017615" w:rsidP="005F735F">
      <w:pPr>
        <w:pStyle w:val="namakihasceater"/>
      </w:pPr>
    </w:p>
    <w:p w:rsidR="00AA3282" w:rsidRDefault="00AA3282" w:rsidP="005F735F">
      <w:pPr>
        <w:pStyle w:val="namakihasceater"/>
        <w:jc w:val="right"/>
      </w:pPr>
      <w:r>
        <w:t xml:space="preserve">ՀՀ </w:t>
      </w:r>
      <w:r w:rsidR="00690C75">
        <w:t xml:space="preserve">ֆինանսների նախարար </w:t>
      </w:r>
    </w:p>
    <w:p w:rsidR="006B52B8" w:rsidRPr="00742C8C" w:rsidRDefault="00690C75" w:rsidP="005F735F">
      <w:pPr>
        <w:pStyle w:val="namakihasceater"/>
        <w:jc w:val="right"/>
      </w:pPr>
      <w:r>
        <w:t>Ա. Ջանջուղազյանին</w:t>
      </w:r>
    </w:p>
    <w:p w:rsidR="00B868B6" w:rsidRDefault="00B868B6" w:rsidP="00DC1E7C">
      <w:pPr>
        <w:pStyle w:val="namak"/>
        <w:spacing w:line="240" w:lineRule="auto"/>
        <w:rPr>
          <w:sz w:val="20"/>
          <w:szCs w:val="20"/>
        </w:rPr>
      </w:pPr>
    </w:p>
    <w:p w:rsidR="00EB1E22" w:rsidRDefault="00EB1E22" w:rsidP="00F230D8">
      <w:pPr>
        <w:pStyle w:val="namakihasceater"/>
        <w:rPr>
          <w:b w:val="0"/>
          <w:i w:val="0"/>
          <w:sz w:val="20"/>
          <w:szCs w:val="20"/>
        </w:rPr>
      </w:pPr>
    </w:p>
    <w:p w:rsidR="003436CB" w:rsidRPr="003436CB" w:rsidRDefault="00690C75" w:rsidP="00AA3282">
      <w:pPr>
        <w:pStyle w:val="namakihasceater"/>
        <w:rPr>
          <w:b w:val="0"/>
          <w:bCs w:val="0"/>
          <w:i w:val="0"/>
          <w:iCs w:val="0"/>
          <w:sz w:val="20"/>
          <w:szCs w:val="20"/>
        </w:rPr>
      </w:pPr>
      <w:r w:rsidRPr="002979C3">
        <w:rPr>
          <w:b w:val="0"/>
          <w:i w:val="0"/>
          <w:sz w:val="20"/>
          <w:szCs w:val="20"/>
        </w:rPr>
        <w:t xml:space="preserve">Ի պատասխան </w:t>
      </w:r>
      <w:r w:rsidR="002979C3" w:rsidRPr="003436CB">
        <w:rPr>
          <w:b w:val="0"/>
          <w:bCs w:val="0"/>
          <w:i w:val="0"/>
          <w:iCs w:val="0"/>
          <w:sz w:val="20"/>
          <w:szCs w:val="20"/>
        </w:rPr>
        <w:t>ՀՀ վարչապետի</w:t>
      </w:r>
    </w:p>
    <w:p w:rsidR="003436CB" w:rsidRDefault="002979C3" w:rsidP="003436CB">
      <w:pPr>
        <w:pStyle w:val="namakihasceater"/>
        <w:rPr>
          <w:b w:val="0"/>
          <w:bCs w:val="0"/>
          <w:i w:val="0"/>
          <w:iCs w:val="0"/>
          <w:sz w:val="20"/>
          <w:szCs w:val="20"/>
        </w:rPr>
      </w:pPr>
      <w:r w:rsidRPr="003436CB">
        <w:rPr>
          <w:b w:val="0"/>
          <w:bCs w:val="0"/>
          <w:i w:val="0"/>
          <w:iCs w:val="0"/>
          <w:sz w:val="20"/>
          <w:szCs w:val="20"/>
        </w:rPr>
        <w:t xml:space="preserve">աշխատակազմի ղեկավարի </w:t>
      </w:r>
      <w:r w:rsidR="00232923">
        <w:rPr>
          <w:b w:val="0"/>
          <w:bCs w:val="0"/>
          <w:i w:val="0"/>
          <w:iCs w:val="0"/>
          <w:sz w:val="20"/>
          <w:szCs w:val="20"/>
        </w:rPr>
        <w:t>15</w:t>
      </w:r>
      <w:r w:rsidR="00690C75" w:rsidRPr="003436CB">
        <w:rPr>
          <w:b w:val="0"/>
          <w:bCs w:val="0"/>
          <w:i w:val="0"/>
          <w:iCs w:val="0"/>
          <w:sz w:val="20"/>
          <w:szCs w:val="20"/>
        </w:rPr>
        <w:t>.0</w:t>
      </w:r>
      <w:r w:rsidR="000B17A4">
        <w:rPr>
          <w:b w:val="0"/>
          <w:bCs w:val="0"/>
          <w:i w:val="0"/>
          <w:iCs w:val="0"/>
          <w:sz w:val="20"/>
          <w:szCs w:val="20"/>
        </w:rPr>
        <w:t>7</w:t>
      </w:r>
      <w:r w:rsidR="00690C75" w:rsidRPr="003436CB">
        <w:rPr>
          <w:b w:val="0"/>
          <w:bCs w:val="0"/>
          <w:i w:val="0"/>
          <w:iCs w:val="0"/>
          <w:sz w:val="20"/>
          <w:szCs w:val="20"/>
        </w:rPr>
        <w:t xml:space="preserve">.2019թ. </w:t>
      </w:r>
    </w:p>
    <w:p w:rsidR="00F230D8" w:rsidRPr="003436CB" w:rsidRDefault="00690C75" w:rsidP="00F230D8">
      <w:pPr>
        <w:pStyle w:val="namakihasceater"/>
        <w:rPr>
          <w:b w:val="0"/>
          <w:bCs w:val="0"/>
          <w:i w:val="0"/>
          <w:iCs w:val="0"/>
          <w:sz w:val="20"/>
          <w:szCs w:val="20"/>
        </w:rPr>
      </w:pPr>
      <w:r w:rsidRPr="003436CB">
        <w:rPr>
          <w:b w:val="0"/>
          <w:bCs w:val="0"/>
          <w:i w:val="0"/>
          <w:iCs w:val="0"/>
          <w:sz w:val="20"/>
          <w:szCs w:val="20"/>
        </w:rPr>
        <w:t>N</w:t>
      </w:r>
      <w:r w:rsidR="00232923" w:rsidRPr="00232923">
        <w:rPr>
          <w:b w:val="0"/>
          <w:bCs w:val="0"/>
          <w:i w:val="0"/>
          <w:iCs w:val="0"/>
          <w:sz w:val="20"/>
          <w:szCs w:val="20"/>
        </w:rPr>
        <w:t>02/16.10/32804-2019</w:t>
      </w:r>
      <w:r w:rsidR="00AA3282" w:rsidRPr="003436CB">
        <w:rPr>
          <w:b w:val="0"/>
          <w:bCs w:val="0"/>
          <w:i w:val="0"/>
          <w:iCs w:val="0"/>
          <w:sz w:val="20"/>
          <w:szCs w:val="20"/>
        </w:rPr>
        <w:t xml:space="preserve"> </w:t>
      </w:r>
      <w:r w:rsidRPr="003436CB">
        <w:rPr>
          <w:b w:val="0"/>
          <w:bCs w:val="0"/>
          <w:i w:val="0"/>
          <w:iCs w:val="0"/>
          <w:sz w:val="20"/>
          <w:szCs w:val="20"/>
        </w:rPr>
        <w:t xml:space="preserve"> գրության</w:t>
      </w:r>
    </w:p>
    <w:p w:rsidR="000A2E74" w:rsidRPr="003436CB" w:rsidRDefault="000A2E74" w:rsidP="00F230D8">
      <w:pPr>
        <w:pStyle w:val="namakihasceater"/>
        <w:rPr>
          <w:b w:val="0"/>
          <w:bCs w:val="0"/>
          <w:i w:val="0"/>
          <w:iCs w:val="0"/>
          <w:sz w:val="20"/>
          <w:szCs w:val="20"/>
        </w:rPr>
      </w:pPr>
    </w:p>
    <w:p w:rsidR="00F230D8" w:rsidRPr="000A2E74" w:rsidRDefault="00F230D8" w:rsidP="00F230D8">
      <w:pPr>
        <w:pStyle w:val="namakihasceater"/>
        <w:rPr>
          <w:sz w:val="24"/>
          <w:szCs w:val="24"/>
        </w:rPr>
      </w:pPr>
    </w:p>
    <w:p w:rsidR="00A97794" w:rsidRDefault="00F230D8" w:rsidP="00A97794">
      <w:pPr>
        <w:pStyle w:val="namak"/>
        <w:spacing w:line="360" w:lineRule="auto"/>
        <w:ind w:left="709" w:firstLine="0"/>
      </w:pPr>
      <w:r w:rsidRPr="00A97794">
        <w:rPr>
          <w:rStyle w:val="namak2"/>
          <w:rFonts w:ascii="GHEA Grapalat" w:hAnsi="GHEA Grapalat"/>
        </w:rPr>
        <w:t>Հարգելի</w:t>
      </w:r>
      <w:r w:rsidRPr="00A97794">
        <w:rPr>
          <w:rFonts w:cs="ArTarumianTimes"/>
        </w:rPr>
        <w:t xml:space="preserve"> </w:t>
      </w:r>
      <w:r w:rsidR="00690C75" w:rsidRPr="00A97794">
        <w:rPr>
          <w:rFonts w:cs="Sylfaen"/>
        </w:rPr>
        <w:t>պարոն</w:t>
      </w:r>
      <w:r w:rsidRPr="00A97794">
        <w:t xml:space="preserve"> </w:t>
      </w:r>
      <w:r w:rsidR="00D05F32" w:rsidRPr="00A97794">
        <w:t>նախարար</w:t>
      </w:r>
      <w:r w:rsidRPr="00A97794">
        <w:t>,</w:t>
      </w:r>
    </w:p>
    <w:p w:rsidR="00C05960" w:rsidRDefault="00077C73" w:rsidP="002979C3">
      <w:pPr>
        <w:pStyle w:val="namak"/>
        <w:spacing w:line="360" w:lineRule="auto"/>
        <w:ind w:firstLine="709"/>
        <w:rPr>
          <w:color w:val="000000"/>
        </w:rPr>
      </w:pPr>
      <w:r>
        <w:rPr>
          <w:lang w:val="af-ZA"/>
        </w:rPr>
        <w:t>Ձեզ է ուղարկվում ՀՀ հանրային ծառայությունները կարգավորող</w:t>
      </w:r>
      <w:r w:rsidRPr="00382DB4">
        <w:rPr>
          <w:lang w:val="af-ZA"/>
        </w:rPr>
        <w:t xml:space="preserve"> </w:t>
      </w:r>
      <w:r>
        <w:rPr>
          <w:lang w:val="af-ZA"/>
        </w:rPr>
        <w:t xml:space="preserve">հանձնաժողովի </w:t>
      </w:r>
      <w:r w:rsidRPr="00D51D88">
        <w:rPr>
          <w:lang w:val="pt-BR"/>
        </w:rPr>
        <w:t>2020-2022</w:t>
      </w:r>
      <w:r>
        <w:rPr>
          <w:lang w:val="pt-BR"/>
        </w:rPr>
        <w:t xml:space="preserve"> </w:t>
      </w:r>
      <w:r w:rsidRPr="00D51D88">
        <w:rPr>
          <w:lang w:val="pt-BR"/>
        </w:rPr>
        <w:t xml:space="preserve"> </w:t>
      </w:r>
      <w:r w:rsidRPr="00D51D88">
        <w:rPr>
          <w:lang w:val="en-GB"/>
        </w:rPr>
        <w:t>թվականների</w:t>
      </w:r>
      <w:r w:rsidRPr="005F620A">
        <w:rPr>
          <w:lang w:val="af-ZA"/>
        </w:rPr>
        <w:t xml:space="preserve"> </w:t>
      </w:r>
      <w:r w:rsidRPr="00D51D88">
        <w:rPr>
          <w:lang w:val="pt-BR"/>
        </w:rPr>
        <w:t xml:space="preserve">պետական </w:t>
      </w:r>
      <w:r w:rsidRPr="00D51D88">
        <w:rPr>
          <w:lang w:val="en-GB"/>
        </w:rPr>
        <w:t>միջնաժամկետ</w:t>
      </w:r>
      <w:r w:rsidRPr="005F620A">
        <w:rPr>
          <w:lang w:val="af-ZA"/>
        </w:rPr>
        <w:t xml:space="preserve"> </w:t>
      </w:r>
      <w:r w:rsidRPr="00D51D88">
        <w:rPr>
          <w:lang w:val="en-GB"/>
        </w:rPr>
        <w:t>ծախսերի</w:t>
      </w:r>
      <w:r w:rsidRPr="005F620A">
        <w:rPr>
          <w:lang w:val="af-ZA"/>
        </w:rPr>
        <w:t xml:space="preserve"> </w:t>
      </w:r>
      <w:r w:rsidRPr="00D51D88">
        <w:rPr>
          <w:lang w:val="en-GB"/>
        </w:rPr>
        <w:t>ծրագրի</w:t>
      </w:r>
      <w:r w:rsidRPr="005F620A">
        <w:rPr>
          <w:lang w:val="af-ZA"/>
        </w:rPr>
        <w:t xml:space="preserve"> </w:t>
      </w:r>
      <w:r>
        <w:rPr>
          <w:lang w:val="af-ZA"/>
        </w:rPr>
        <w:t>(</w:t>
      </w:r>
      <w:r w:rsidRPr="00D51D88">
        <w:rPr>
          <w:lang w:val="pt-BR"/>
        </w:rPr>
        <w:t xml:space="preserve">2020 </w:t>
      </w:r>
      <w:r w:rsidRPr="00D51D88">
        <w:rPr>
          <w:lang w:val="en-GB"/>
        </w:rPr>
        <w:t>թվականի</w:t>
      </w:r>
      <w:r w:rsidRPr="005F620A">
        <w:rPr>
          <w:lang w:val="af-ZA"/>
        </w:rPr>
        <w:t xml:space="preserve"> </w:t>
      </w:r>
      <w:r w:rsidRPr="00D51D88">
        <w:rPr>
          <w:lang w:val="pt-BR"/>
        </w:rPr>
        <w:t>պետական բյուջեի</w:t>
      </w:r>
      <w:r>
        <w:rPr>
          <w:lang w:val="pt-BR"/>
        </w:rPr>
        <w:t>)</w:t>
      </w:r>
      <w:r w:rsidRPr="00D51D88">
        <w:rPr>
          <w:lang w:val="pt-BR"/>
        </w:rPr>
        <w:t xml:space="preserve"> </w:t>
      </w:r>
      <w:r>
        <w:t>լրամշակված</w:t>
      </w:r>
      <w:r>
        <w:rPr>
          <w:lang w:val="pt-BR"/>
        </w:rPr>
        <w:t xml:space="preserve"> հայտը և </w:t>
      </w:r>
      <w:r w:rsidR="008804FE">
        <w:rPr>
          <w:lang w:val="pt-BR"/>
        </w:rPr>
        <w:t xml:space="preserve">հանձնաժողովի 15.07.2019թ. </w:t>
      </w:r>
      <w:r>
        <w:rPr>
          <w:lang w:val="pt-BR"/>
        </w:rPr>
        <w:t>«</w:t>
      </w:r>
      <w:r w:rsidR="008804FE">
        <w:rPr>
          <w:lang w:val="pt-BR"/>
        </w:rPr>
        <w:t>Հայաստանի Հանրապետության հ</w:t>
      </w:r>
      <w:r>
        <w:rPr>
          <w:lang w:val="pt-BR"/>
        </w:rPr>
        <w:t>անրային ծառայությունները կարգավորող հանձնաժողովի 2019 թվականի ապրիլի 29-ի №</w:t>
      </w:r>
      <w:r w:rsidR="008804FE">
        <w:rPr>
          <w:lang w:val="pt-BR"/>
        </w:rPr>
        <w:t>124</w:t>
      </w:r>
      <w:r>
        <w:rPr>
          <w:lang w:val="pt-BR"/>
        </w:rPr>
        <w:t>Լ որոշման մեջ փոփոխություն կատարելու մասին»</w:t>
      </w:r>
      <w:r w:rsidR="008804FE">
        <w:rPr>
          <w:lang w:val="pt-BR"/>
        </w:rPr>
        <w:t xml:space="preserve"> </w:t>
      </w:r>
      <w:r>
        <w:rPr>
          <w:lang w:val="pt-BR"/>
        </w:rPr>
        <w:t xml:space="preserve"> </w:t>
      </w:r>
      <w:r w:rsidR="008804FE">
        <w:rPr>
          <w:lang w:val="pt-BR"/>
        </w:rPr>
        <w:t xml:space="preserve">№263Լ </w:t>
      </w:r>
      <w:r>
        <w:rPr>
          <w:lang w:val="pt-BR"/>
        </w:rPr>
        <w:t>որոշման պատճեն</w:t>
      </w:r>
      <w:r w:rsidR="008804FE">
        <w:rPr>
          <w:lang w:val="pt-BR"/>
        </w:rPr>
        <w:t>ը</w:t>
      </w:r>
      <w:r w:rsidR="002979C3" w:rsidRPr="000C16A1">
        <w:rPr>
          <w:color w:val="000000"/>
          <w:lang w:val="hy-AM"/>
        </w:rPr>
        <w:t>:</w:t>
      </w:r>
    </w:p>
    <w:p w:rsidR="00B95B62" w:rsidRPr="00B95B62" w:rsidRDefault="00B95B62" w:rsidP="002979C3">
      <w:pPr>
        <w:pStyle w:val="namak"/>
        <w:spacing w:line="360" w:lineRule="auto"/>
        <w:ind w:firstLine="709"/>
        <w:rPr>
          <w:color w:val="000000"/>
        </w:rPr>
      </w:pPr>
    </w:p>
    <w:p w:rsidR="002979C3" w:rsidRDefault="002979C3" w:rsidP="002979C3">
      <w:pPr>
        <w:pStyle w:val="namak"/>
        <w:spacing w:line="360" w:lineRule="auto"/>
        <w:ind w:firstLine="709"/>
        <w:rPr>
          <w:color w:val="000000"/>
        </w:rPr>
      </w:pPr>
    </w:p>
    <w:p w:rsidR="00993971" w:rsidRPr="00D44690" w:rsidRDefault="00403D7A" w:rsidP="00D01FBE">
      <w:pPr>
        <w:pStyle w:val="namakihasceater"/>
        <w:jc w:val="right"/>
        <w:rPr>
          <w:lang w:val="hy-AM"/>
        </w:rPr>
      </w:pPr>
      <w:r w:rsidRPr="00D44690">
        <w:rPr>
          <w:lang w:val="hy-AM"/>
        </w:rPr>
        <w:t>Գ. Բաղրամյան</w:t>
      </w:r>
    </w:p>
    <w:p w:rsidR="00B95B62" w:rsidRDefault="003803F4" w:rsidP="00B95B62">
      <w:pPr>
        <w:pStyle w:val="katarox"/>
        <w:rPr>
          <w:rFonts w:ascii="Sylfaen" w:hAnsi="Sylfaen" w:cs="Sylfaen"/>
          <w:sz w:val="20"/>
          <w:szCs w:val="20"/>
        </w:rPr>
      </w:pPr>
      <w:r>
        <w:rPr>
          <w:rFonts w:ascii="Sylfaen" w:hAnsi="Sylfaen" w:cs="Sylfaen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4CC599B5-EC12-4A47-8022-4953BF267421}" provid="{00000000-0000-0000-0000-000000000000}" issignatureline="t"/>
          </v:shape>
        </w:pict>
      </w:r>
    </w:p>
    <w:p w:rsidR="00B95B62" w:rsidRPr="00B95B62" w:rsidRDefault="00B95B62" w:rsidP="00B95B62">
      <w:pPr>
        <w:pStyle w:val="katarox"/>
        <w:rPr>
          <w:b w:val="0"/>
          <w:sz w:val="20"/>
          <w:szCs w:val="20"/>
          <w:lang w:val="af-ZA"/>
        </w:rPr>
      </w:pPr>
      <w:r w:rsidRPr="00B95B62">
        <w:rPr>
          <w:rFonts w:cs="Sylfaen"/>
          <w:b w:val="0"/>
          <w:sz w:val="20"/>
          <w:szCs w:val="20"/>
          <w:lang w:val="hy-AM"/>
        </w:rPr>
        <w:t>Կատարող</w:t>
      </w:r>
      <w:r w:rsidRPr="00B95B62">
        <w:rPr>
          <w:rFonts w:cs="Sylfaen"/>
          <w:b w:val="0"/>
          <w:noProof/>
          <w:sz w:val="20"/>
          <w:szCs w:val="20"/>
          <w:lang w:val="hy-AM"/>
        </w:rPr>
        <w:t>՝</w:t>
      </w:r>
      <w:r w:rsidRPr="00B95B62">
        <w:rPr>
          <w:b w:val="0"/>
          <w:noProof/>
          <w:sz w:val="20"/>
          <w:szCs w:val="20"/>
          <w:lang w:val="hy-AM"/>
        </w:rPr>
        <w:t xml:space="preserve"> </w:t>
      </w:r>
      <w:r w:rsidRPr="00B95B62">
        <w:rPr>
          <w:b w:val="0"/>
          <w:sz w:val="20"/>
          <w:szCs w:val="20"/>
          <w:lang w:val="hy-AM"/>
        </w:rPr>
        <w:t xml:space="preserve"> </w:t>
      </w:r>
      <w:r w:rsidRPr="00B95B62">
        <w:rPr>
          <w:rFonts w:cs="Sylfaen"/>
          <w:b w:val="0"/>
          <w:sz w:val="20"/>
          <w:szCs w:val="20"/>
          <w:lang w:val="hy-AM"/>
        </w:rPr>
        <w:t>Լ</w:t>
      </w:r>
      <w:r w:rsidRPr="00B95B62">
        <w:rPr>
          <w:rFonts w:cs="ArTarumianTimes"/>
          <w:b w:val="0"/>
          <w:sz w:val="20"/>
          <w:szCs w:val="20"/>
          <w:lang w:val="hy-AM"/>
        </w:rPr>
        <w:t xml:space="preserve">. </w:t>
      </w:r>
      <w:r w:rsidRPr="00B95B62">
        <w:rPr>
          <w:rFonts w:cs="Sylfaen"/>
          <w:b w:val="0"/>
          <w:sz w:val="20"/>
          <w:szCs w:val="20"/>
          <w:lang w:val="hy-AM"/>
        </w:rPr>
        <w:t>Մկրտչյան</w:t>
      </w:r>
      <w:r w:rsidRPr="00B95B62">
        <w:rPr>
          <w:b w:val="0"/>
          <w:sz w:val="20"/>
          <w:szCs w:val="20"/>
          <w:lang w:val="hy-AM"/>
        </w:rPr>
        <w:t xml:space="preserve"> </w:t>
      </w:r>
      <w:r w:rsidRPr="00B95B62">
        <w:rPr>
          <w:b w:val="0"/>
          <w:sz w:val="20"/>
          <w:szCs w:val="20"/>
        </w:rPr>
        <w:sym w:font="Wingdings" w:char="0028"/>
      </w:r>
      <w:r w:rsidRPr="00B95B62">
        <w:rPr>
          <w:b w:val="0"/>
          <w:sz w:val="20"/>
          <w:szCs w:val="20"/>
          <w:lang w:val="hy-AM"/>
        </w:rPr>
        <w:t>525340-110</w:t>
      </w:r>
    </w:p>
    <w:p w:rsidR="000E4D52" w:rsidRPr="000E4D52" w:rsidRDefault="000E4D52" w:rsidP="00B95B62">
      <w:pPr>
        <w:pStyle w:val="katarox"/>
        <w:spacing w:line="720" w:lineRule="auto"/>
        <w:rPr>
          <w:b w:val="0"/>
          <w:sz w:val="20"/>
          <w:szCs w:val="20"/>
          <w:lang w:val="hy-AM"/>
        </w:rPr>
      </w:pPr>
    </w:p>
    <w:sectPr w:rsidR="000E4D52" w:rsidRPr="000E4D52" w:rsidSect="00BE61C4">
      <w:pgSz w:w="11906" w:h="16838"/>
      <w:pgMar w:top="993" w:right="991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2793" w:rsidRDefault="007F2793" w:rsidP="00B9608B">
      <w:r>
        <w:separator/>
      </w:r>
    </w:p>
  </w:endnote>
  <w:endnote w:type="continuationSeparator" w:id="0">
    <w:p w:rsidR="007F2793" w:rsidRDefault="007F2793" w:rsidP="00B96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Dallak Time">
    <w:panose1 w:val="020272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2793" w:rsidRDefault="007F2793" w:rsidP="00B9608B">
      <w:r>
        <w:separator/>
      </w:r>
    </w:p>
  </w:footnote>
  <w:footnote w:type="continuationSeparator" w:id="0">
    <w:p w:rsidR="007F2793" w:rsidRDefault="007F2793" w:rsidP="00B9608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29CC6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160BD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9A61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F788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A3C85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96F4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0CB9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CB68D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07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F52CC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9D3C9E"/>
    <w:multiLevelType w:val="hybridMultilevel"/>
    <w:tmpl w:val="26804BE6"/>
    <w:lvl w:ilvl="0" w:tplc="0C20AA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068C64E8"/>
    <w:multiLevelType w:val="hybridMultilevel"/>
    <w:tmpl w:val="8E42E9CE"/>
    <w:lvl w:ilvl="0" w:tplc="64C4393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0CE62DE"/>
    <w:multiLevelType w:val="hybridMultilevel"/>
    <w:tmpl w:val="4152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DB5960"/>
    <w:multiLevelType w:val="hybridMultilevel"/>
    <w:tmpl w:val="4E662F30"/>
    <w:lvl w:ilvl="0" w:tplc="104698A0">
      <w:start w:val="1"/>
      <w:numFmt w:val="decimal"/>
      <w:lvlText w:val="%1."/>
      <w:lvlJc w:val="left"/>
      <w:pPr>
        <w:ind w:left="757" w:hanging="360"/>
      </w:pPr>
      <w:rPr>
        <w:rFonts w:ascii="GHEA Grapalat" w:eastAsia="Times New Roman" w:hAnsi="GHEA Grapalat" w:cs="Times New Roman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4">
    <w:nsid w:val="2F1D34E3"/>
    <w:multiLevelType w:val="hybridMultilevel"/>
    <w:tmpl w:val="3912D798"/>
    <w:lvl w:ilvl="0" w:tplc="608C53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B8E1A31"/>
    <w:multiLevelType w:val="hybridMultilevel"/>
    <w:tmpl w:val="8E9A40D4"/>
    <w:lvl w:ilvl="0" w:tplc="D14E4174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6">
    <w:nsid w:val="61C05579"/>
    <w:multiLevelType w:val="hybridMultilevel"/>
    <w:tmpl w:val="C41AAED8"/>
    <w:lvl w:ilvl="0" w:tplc="47EA7292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2551873"/>
    <w:multiLevelType w:val="hybridMultilevel"/>
    <w:tmpl w:val="48044D7C"/>
    <w:lvl w:ilvl="0" w:tplc="04090011">
      <w:start w:val="1"/>
      <w:numFmt w:val="decimal"/>
      <w:lvlText w:val="%1)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>
    <w:nsid w:val="6DC917A6"/>
    <w:multiLevelType w:val="hybridMultilevel"/>
    <w:tmpl w:val="D9981DCA"/>
    <w:lvl w:ilvl="0" w:tplc="B854063E">
      <w:start w:val="1"/>
      <w:numFmt w:val="decimal"/>
      <w:lvlText w:val="%1."/>
      <w:lvlJc w:val="left"/>
      <w:pPr>
        <w:ind w:left="1068" w:hanging="360"/>
      </w:pPr>
      <w:rPr>
        <w:rFonts w:eastAsiaTheme="minorHAnsi" w:cstheme="minorBid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5"/>
  </w:num>
  <w:num w:numId="13">
    <w:abstractNumId w:val="18"/>
  </w:num>
  <w:num w:numId="14">
    <w:abstractNumId w:val="17"/>
  </w:num>
  <w:num w:numId="15">
    <w:abstractNumId w:val="14"/>
  </w:num>
  <w:num w:numId="16">
    <w:abstractNumId w:val="16"/>
  </w:num>
  <w:num w:numId="17">
    <w:abstractNumId w:val="10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0004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364"/>
    <w:rsid w:val="00001009"/>
    <w:rsid w:val="00001EAF"/>
    <w:rsid w:val="00007956"/>
    <w:rsid w:val="00011F86"/>
    <w:rsid w:val="0001214A"/>
    <w:rsid w:val="00013A9A"/>
    <w:rsid w:val="00014DE4"/>
    <w:rsid w:val="0001707B"/>
    <w:rsid w:val="00017615"/>
    <w:rsid w:val="000200EC"/>
    <w:rsid w:val="000236E2"/>
    <w:rsid w:val="00025D5C"/>
    <w:rsid w:val="00027D75"/>
    <w:rsid w:val="00036E1B"/>
    <w:rsid w:val="00040CFF"/>
    <w:rsid w:val="000647B7"/>
    <w:rsid w:val="000651EF"/>
    <w:rsid w:val="00075988"/>
    <w:rsid w:val="000779D5"/>
    <w:rsid w:val="00077C73"/>
    <w:rsid w:val="0008248C"/>
    <w:rsid w:val="000A02F7"/>
    <w:rsid w:val="000A2E74"/>
    <w:rsid w:val="000A42C6"/>
    <w:rsid w:val="000A452B"/>
    <w:rsid w:val="000B0658"/>
    <w:rsid w:val="000B17A4"/>
    <w:rsid w:val="000B4139"/>
    <w:rsid w:val="000B675B"/>
    <w:rsid w:val="000C16A1"/>
    <w:rsid w:val="000D0417"/>
    <w:rsid w:val="000D12F6"/>
    <w:rsid w:val="000D38D3"/>
    <w:rsid w:val="000D7A70"/>
    <w:rsid w:val="000D7E99"/>
    <w:rsid w:val="000E4751"/>
    <w:rsid w:val="000E4D52"/>
    <w:rsid w:val="000F0A0A"/>
    <w:rsid w:val="000F5560"/>
    <w:rsid w:val="00106D0A"/>
    <w:rsid w:val="00131411"/>
    <w:rsid w:val="00134EAF"/>
    <w:rsid w:val="00141ED2"/>
    <w:rsid w:val="00142460"/>
    <w:rsid w:val="001462AD"/>
    <w:rsid w:val="00150E1E"/>
    <w:rsid w:val="00153719"/>
    <w:rsid w:val="00156371"/>
    <w:rsid w:val="00161AED"/>
    <w:rsid w:val="00163ABA"/>
    <w:rsid w:val="001730A1"/>
    <w:rsid w:val="00180EFB"/>
    <w:rsid w:val="00181127"/>
    <w:rsid w:val="001813EC"/>
    <w:rsid w:val="001A407B"/>
    <w:rsid w:val="001A7783"/>
    <w:rsid w:val="001B15F8"/>
    <w:rsid w:val="001B52C1"/>
    <w:rsid w:val="001B62C8"/>
    <w:rsid w:val="001D23C9"/>
    <w:rsid w:val="001D2C10"/>
    <w:rsid w:val="001D38CB"/>
    <w:rsid w:val="001D7D6E"/>
    <w:rsid w:val="001E145B"/>
    <w:rsid w:val="001E49EA"/>
    <w:rsid w:val="001F026C"/>
    <w:rsid w:val="001F375F"/>
    <w:rsid w:val="00204AE3"/>
    <w:rsid w:val="002051BC"/>
    <w:rsid w:val="002067C3"/>
    <w:rsid w:val="00222517"/>
    <w:rsid w:val="00222B25"/>
    <w:rsid w:val="002278D8"/>
    <w:rsid w:val="00232923"/>
    <w:rsid w:val="00233D97"/>
    <w:rsid w:val="002448DA"/>
    <w:rsid w:val="0025259D"/>
    <w:rsid w:val="00265AAA"/>
    <w:rsid w:val="002832CD"/>
    <w:rsid w:val="002870D4"/>
    <w:rsid w:val="00296EC8"/>
    <w:rsid w:val="002979C3"/>
    <w:rsid w:val="002A4C72"/>
    <w:rsid w:val="002B3D78"/>
    <w:rsid w:val="002B631D"/>
    <w:rsid w:val="002C32E4"/>
    <w:rsid w:val="002D2261"/>
    <w:rsid w:val="002D2C39"/>
    <w:rsid w:val="002D7043"/>
    <w:rsid w:val="002D73F0"/>
    <w:rsid w:val="002E3287"/>
    <w:rsid w:val="00301D58"/>
    <w:rsid w:val="00326EE7"/>
    <w:rsid w:val="003436CB"/>
    <w:rsid w:val="00353B3E"/>
    <w:rsid w:val="003607CE"/>
    <w:rsid w:val="0036138B"/>
    <w:rsid w:val="0037119A"/>
    <w:rsid w:val="00372D71"/>
    <w:rsid w:val="00375F9C"/>
    <w:rsid w:val="003803F4"/>
    <w:rsid w:val="00382972"/>
    <w:rsid w:val="0038408A"/>
    <w:rsid w:val="003932D3"/>
    <w:rsid w:val="00394D7B"/>
    <w:rsid w:val="003960EC"/>
    <w:rsid w:val="00397FDE"/>
    <w:rsid w:val="003A1694"/>
    <w:rsid w:val="003A6681"/>
    <w:rsid w:val="003B3DB0"/>
    <w:rsid w:val="003B5723"/>
    <w:rsid w:val="003B586B"/>
    <w:rsid w:val="003B76C8"/>
    <w:rsid w:val="003D0B51"/>
    <w:rsid w:val="003D1E00"/>
    <w:rsid w:val="003D2B6D"/>
    <w:rsid w:val="003E4006"/>
    <w:rsid w:val="003F19E9"/>
    <w:rsid w:val="003F4E4E"/>
    <w:rsid w:val="003F77C9"/>
    <w:rsid w:val="00403D7A"/>
    <w:rsid w:val="00417012"/>
    <w:rsid w:val="004301E3"/>
    <w:rsid w:val="0044000F"/>
    <w:rsid w:val="004406E8"/>
    <w:rsid w:val="00443E1A"/>
    <w:rsid w:val="00445D21"/>
    <w:rsid w:val="0044797F"/>
    <w:rsid w:val="00452D97"/>
    <w:rsid w:val="0045532F"/>
    <w:rsid w:val="00457C0A"/>
    <w:rsid w:val="00470AB4"/>
    <w:rsid w:val="00476D43"/>
    <w:rsid w:val="00491588"/>
    <w:rsid w:val="00495B2A"/>
    <w:rsid w:val="004A1A33"/>
    <w:rsid w:val="004B1203"/>
    <w:rsid w:val="004B7D7E"/>
    <w:rsid w:val="004D1DB2"/>
    <w:rsid w:val="004D3430"/>
    <w:rsid w:val="004D5452"/>
    <w:rsid w:val="00504B5B"/>
    <w:rsid w:val="005157D1"/>
    <w:rsid w:val="00526F4A"/>
    <w:rsid w:val="00530D18"/>
    <w:rsid w:val="0053278D"/>
    <w:rsid w:val="00533F61"/>
    <w:rsid w:val="00536A2D"/>
    <w:rsid w:val="0053712E"/>
    <w:rsid w:val="00540AB0"/>
    <w:rsid w:val="005463DB"/>
    <w:rsid w:val="00556316"/>
    <w:rsid w:val="00556DCD"/>
    <w:rsid w:val="005810FB"/>
    <w:rsid w:val="00582617"/>
    <w:rsid w:val="00587023"/>
    <w:rsid w:val="00591711"/>
    <w:rsid w:val="00591935"/>
    <w:rsid w:val="005A2B9C"/>
    <w:rsid w:val="005B01B0"/>
    <w:rsid w:val="005B178A"/>
    <w:rsid w:val="005B4D55"/>
    <w:rsid w:val="005C04A7"/>
    <w:rsid w:val="005C6DF3"/>
    <w:rsid w:val="005D0BAD"/>
    <w:rsid w:val="005D4CFD"/>
    <w:rsid w:val="005E5FEE"/>
    <w:rsid w:val="005E7337"/>
    <w:rsid w:val="005F1A07"/>
    <w:rsid w:val="005F735F"/>
    <w:rsid w:val="005F7C05"/>
    <w:rsid w:val="00605845"/>
    <w:rsid w:val="00620DC5"/>
    <w:rsid w:val="00624FB1"/>
    <w:rsid w:val="00627316"/>
    <w:rsid w:val="00636499"/>
    <w:rsid w:val="0064120C"/>
    <w:rsid w:val="00641E3E"/>
    <w:rsid w:val="00650BDF"/>
    <w:rsid w:val="00686655"/>
    <w:rsid w:val="00687371"/>
    <w:rsid w:val="00690C75"/>
    <w:rsid w:val="0069191F"/>
    <w:rsid w:val="00695034"/>
    <w:rsid w:val="006950B5"/>
    <w:rsid w:val="006A3A35"/>
    <w:rsid w:val="006B15CC"/>
    <w:rsid w:val="006B2188"/>
    <w:rsid w:val="006B3E30"/>
    <w:rsid w:val="006B52B8"/>
    <w:rsid w:val="006D4CBD"/>
    <w:rsid w:val="006D7F37"/>
    <w:rsid w:val="006E3EDE"/>
    <w:rsid w:val="006E51B9"/>
    <w:rsid w:val="00711B23"/>
    <w:rsid w:val="007129A0"/>
    <w:rsid w:val="00713C06"/>
    <w:rsid w:val="00726F8B"/>
    <w:rsid w:val="007273D2"/>
    <w:rsid w:val="007371B7"/>
    <w:rsid w:val="007379E3"/>
    <w:rsid w:val="00741892"/>
    <w:rsid w:val="00742C8C"/>
    <w:rsid w:val="0075483A"/>
    <w:rsid w:val="007568AD"/>
    <w:rsid w:val="00770FEC"/>
    <w:rsid w:val="00772709"/>
    <w:rsid w:val="007821B6"/>
    <w:rsid w:val="007848BD"/>
    <w:rsid w:val="00786515"/>
    <w:rsid w:val="007A0A5D"/>
    <w:rsid w:val="007A271C"/>
    <w:rsid w:val="007B5FD1"/>
    <w:rsid w:val="007C3086"/>
    <w:rsid w:val="007D0505"/>
    <w:rsid w:val="007D2DDC"/>
    <w:rsid w:val="007D3AA7"/>
    <w:rsid w:val="007D4735"/>
    <w:rsid w:val="007D7729"/>
    <w:rsid w:val="007E3DDB"/>
    <w:rsid w:val="007E4EEF"/>
    <w:rsid w:val="007E5D34"/>
    <w:rsid w:val="007E731B"/>
    <w:rsid w:val="007F143D"/>
    <w:rsid w:val="007F2793"/>
    <w:rsid w:val="007F51D6"/>
    <w:rsid w:val="007F5201"/>
    <w:rsid w:val="007F7229"/>
    <w:rsid w:val="007F7D82"/>
    <w:rsid w:val="00802BC8"/>
    <w:rsid w:val="00803364"/>
    <w:rsid w:val="00807B64"/>
    <w:rsid w:val="008178D6"/>
    <w:rsid w:val="00826F23"/>
    <w:rsid w:val="00830351"/>
    <w:rsid w:val="00830ADB"/>
    <w:rsid w:val="0083163F"/>
    <w:rsid w:val="00840623"/>
    <w:rsid w:val="00850416"/>
    <w:rsid w:val="008514ED"/>
    <w:rsid w:val="00865EAC"/>
    <w:rsid w:val="00867223"/>
    <w:rsid w:val="00873FC1"/>
    <w:rsid w:val="00875BEC"/>
    <w:rsid w:val="008804FE"/>
    <w:rsid w:val="008870D6"/>
    <w:rsid w:val="00897004"/>
    <w:rsid w:val="008973E5"/>
    <w:rsid w:val="008B6931"/>
    <w:rsid w:val="008C2BBE"/>
    <w:rsid w:val="008D5DB4"/>
    <w:rsid w:val="008F044D"/>
    <w:rsid w:val="008F5751"/>
    <w:rsid w:val="00902176"/>
    <w:rsid w:val="00911E44"/>
    <w:rsid w:val="00921796"/>
    <w:rsid w:val="00934021"/>
    <w:rsid w:val="00943550"/>
    <w:rsid w:val="00943783"/>
    <w:rsid w:val="009466D7"/>
    <w:rsid w:val="00953B05"/>
    <w:rsid w:val="00972424"/>
    <w:rsid w:val="009755FD"/>
    <w:rsid w:val="00986C2C"/>
    <w:rsid w:val="00993117"/>
    <w:rsid w:val="00993971"/>
    <w:rsid w:val="009A09D8"/>
    <w:rsid w:val="009A34BC"/>
    <w:rsid w:val="009A65BD"/>
    <w:rsid w:val="009E2204"/>
    <w:rsid w:val="009E2E45"/>
    <w:rsid w:val="009E7D9D"/>
    <w:rsid w:val="009F1542"/>
    <w:rsid w:val="009F5C8A"/>
    <w:rsid w:val="00A01D87"/>
    <w:rsid w:val="00A04778"/>
    <w:rsid w:val="00A11926"/>
    <w:rsid w:val="00A20C92"/>
    <w:rsid w:val="00A23362"/>
    <w:rsid w:val="00A33B34"/>
    <w:rsid w:val="00A34807"/>
    <w:rsid w:val="00A526D7"/>
    <w:rsid w:val="00A561D4"/>
    <w:rsid w:val="00A572E4"/>
    <w:rsid w:val="00A657BE"/>
    <w:rsid w:val="00A7685E"/>
    <w:rsid w:val="00A814C9"/>
    <w:rsid w:val="00A90260"/>
    <w:rsid w:val="00A97794"/>
    <w:rsid w:val="00AA3282"/>
    <w:rsid w:val="00AB46E4"/>
    <w:rsid w:val="00AB7D2F"/>
    <w:rsid w:val="00AD49A9"/>
    <w:rsid w:val="00AE6FA9"/>
    <w:rsid w:val="00AF2484"/>
    <w:rsid w:val="00AF4352"/>
    <w:rsid w:val="00AF4502"/>
    <w:rsid w:val="00AF6EC4"/>
    <w:rsid w:val="00AF7C70"/>
    <w:rsid w:val="00B121EC"/>
    <w:rsid w:val="00B1440C"/>
    <w:rsid w:val="00B15E34"/>
    <w:rsid w:val="00B22E34"/>
    <w:rsid w:val="00B30103"/>
    <w:rsid w:val="00B364A4"/>
    <w:rsid w:val="00B4037E"/>
    <w:rsid w:val="00B432E0"/>
    <w:rsid w:val="00B45E35"/>
    <w:rsid w:val="00B506CD"/>
    <w:rsid w:val="00B5304A"/>
    <w:rsid w:val="00B611AD"/>
    <w:rsid w:val="00B65C90"/>
    <w:rsid w:val="00B74E3D"/>
    <w:rsid w:val="00B753F4"/>
    <w:rsid w:val="00B767B3"/>
    <w:rsid w:val="00B83845"/>
    <w:rsid w:val="00B868B6"/>
    <w:rsid w:val="00B92E52"/>
    <w:rsid w:val="00B95B62"/>
    <w:rsid w:val="00B9608B"/>
    <w:rsid w:val="00BA7ED3"/>
    <w:rsid w:val="00BB0925"/>
    <w:rsid w:val="00BB21F6"/>
    <w:rsid w:val="00BB2B41"/>
    <w:rsid w:val="00BB35E4"/>
    <w:rsid w:val="00BB7E53"/>
    <w:rsid w:val="00BC5F90"/>
    <w:rsid w:val="00BE61C4"/>
    <w:rsid w:val="00BE68DF"/>
    <w:rsid w:val="00BF7A7A"/>
    <w:rsid w:val="00C00428"/>
    <w:rsid w:val="00C0333A"/>
    <w:rsid w:val="00C053E8"/>
    <w:rsid w:val="00C05960"/>
    <w:rsid w:val="00C12C61"/>
    <w:rsid w:val="00C174C4"/>
    <w:rsid w:val="00C57568"/>
    <w:rsid w:val="00C76C7B"/>
    <w:rsid w:val="00C80BF5"/>
    <w:rsid w:val="00C90A8B"/>
    <w:rsid w:val="00C90B4B"/>
    <w:rsid w:val="00CA2490"/>
    <w:rsid w:val="00CA4ECD"/>
    <w:rsid w:val="00CB0AE6"/>
    <w:rsid w:val="00CB47D6"/>
    <w:rsid w:val="00CB6DF0"/>
    <w:rsid w:val="00CC33D6"/>
    <w:rsid w:val="00CD276C"/>
    <w:rsid w:val="00CD6679"/>
    <w:rsid w:val="00CE6BB9"/>
    <w:rsid w:val="00CF1B2D"/>
    <w:rsid w:val="00D01FBE"/>
    <w:rsid w:val="00D05F32"/>
    <w:rsid w:val="00D11378"/>
    <w:rsid w:val="00D11C0F"/>
    <w:rsid w:val="00D21580"/>
    <w:rsid w:val="00D30616"/>
    <w:rsid w:val="00D42083"/>
    <w:rsid w:val="00D445DB"/>
    <w:rsid w:val="00D44690"/>
    <w:rsid w:val="00D47F35"/>
    <w:rsid w:val="00D51EDF"/>
    <w:rsid w:val="00D524ED"/>
    <w:rsid w:val="00D67638"/>
    <w:rsid w:val="00D91382"/>
    <w:rsid w:val="00D928B8"/>
    <w:rsid w:val="00D93529"/>
    <w:rsid w:val="00D9691A"/>
    <w:rsid w:val="00DA29C2"/>
    <w:rsid w:val="00DA2E2E"/>
    <w:rsid w:val="00DA67AC"/>
    <w:rsid w:val="00DB0B03"/>
    <w:rsid w:val="00DB1ABB"/>
    <w:rsid w:val="00DB58F8"/>
    <w:rsid w:val="00DC1E7C"/>
    <w:rsid w:val="00DC5DEB"/>
    <w:rsid w:val="00DC6FC4"/>
    <w:rsid w:val="00DE297E"/>
    <w:rsid w:val="00DE3300"/>
    <w:rsid w:val="00DF2D02"/>
    <w:rsid w:val="00E150DD"/>
    <w:rsid w:val="00E17F23"/>
    <w:rsid w:val="00E272EF"/>
    <w:rsid w:val="00E465F3"/>
    <w:rsid w:val="00E51FEB"/>
    <w:rsid w:val="00E83EAC"/>
    <w:rsid w:val="00E901B5"/>
    <w:rsid w:val="00E92BD5"/>
    <w:rsid w:val="00EA17E4"/>
    <w:rsid w:val="00EA69CE"/>
    <w:rsid w:val="00EB1E22"/>
    <w:rsid w:val="00EC253C"/>
    <w:rsid w:val="00ED5E8D"/>
    <w:rsid w:val="00EE14E4"/>
    <w:rsid w:val="00EF28AA"/>
    <w:rsid w:val="00F02E35"/>
    <w:rsid w:val="00F0384F"/>
    <w:rsid w:val="00F041AC"/>
    <w:rsid w:val="00F106A7"/>
    <w:rsid w:val="00F150AB"/>
    <w:rsid w:val="00F230D8"/>
    <w:rsid w:val="00F3564A"/>
    <w:rsid w:val="00F4054A"/>
    <w:rsid w:val="00F52A39"/>
    <w:rsid w:val="00F53221"/>
    <w:rsid w:val="00F66DF3"/>
    <w:rsid w:val="00F9168F"/>
    <w:rsid w:val="00FA2B56"/>
    <w:rsid w:val="00FA3A58"/>
    <w:rsid w:val="00FB0F0F"/>
    <w:rsid w:val="00FC2FC1"/>
    <w:rsid w:val="00FE1CC1"/>
    <w:rsid w:val="00FE2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0260"/>
    <w:rPr>
      <w:rFonts w:ascii="ArTarumianTimes" w:hAnsi="ArTarumianTimes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45532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67638"/>
    <w:pPr>
      <w:keepNext/>
      <w:spacing w:before="240" w:after="60"/>
      <w:jc w:val="right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D12F6"/>
    <w:pPr>
      <w:keepNext/>
      <w:jc w:val="center"/>
      <w:outlineLvl w:val="2"/>
    </w:pPr>
    <w:rPr>
      <w:rFonts w:ascii="Arial Armenian" w:hAnsi="Arial Armenian"/>
      <w:sz w:val="30"/>
      <w:szCs w:val="20"/>
      <w:lang w:eastAsia="en-US"/>
    </w:rPr>
  </w:style>
  <w:style w:type="paragraph" w:styleId="Heading4">
    <w:name w:val="heading 4"/>
    <w:basedOn w:val="Normal"/>
    <w:next w:val="Normal"/>
    <w:qFormat/>
    <w:rsid w:val="000D12F6"/>
    <w:pPr>
      <w:keepNext/>
      <w:jc w:val="center"/>
      <w:outlineLvl w:val="3"/>
    </w:pPr>
    <w:rPr>
      <w:rFonts w:ascii="Times Armenian" w:hAnsi="Times Armenian"/>
      <w:sz w:val="2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amakargox">
    <w:name w:val="hamakargox"/>
    <w:rsid w:val="0075483A"/>
    <w:pPr>
      <w:spacing w:before="120" w:line="360" w:lineRule="auto"/>
      <w:ind w:firstLine="397"/>
    </w:pPr>
    <w:rPr>
      <w:rFonts w:ascii="GHEA Grapalat" w:hAnsi="GHEA Grapalat"/>
      <w:spacing w:val="-4"/>
      <w:sz w:val="24"/>
      <w:szCs w:val="24"/>
      <w:lang w:eastAsia="ru-RU"/>
    </w:rPr>
  </w:style>
  <w:style w:type="paragraph" w:customStyle="1" w:styleId="hh">
    <w:name w:val="hh"/>
    <w:rsid w:val="006D7F37"/>
    <w:pPr>
      <w:jc w:val="center"/>
    </w:pPr>
    <w:rPr>
      <w:rFonts w:ascii="Dallak Time" w:hAnsi="Dallak Time"/>
      <w:b/>
      <w:spacing w:val="30"/>
      <w:sz w:val="28"/>
      <w:szCs w:val="26"/>
    </w:rPr>
  </w:style>
  <w:style w:type="paragraph" w:customStyle="1" w:styleId="aa">
    <w:name w:val="aa"/>
    <w:rsid w:val="003B5723"/>
    <w:pPr>
      <w:pBdr>
        <w:bottom w:val="thinThickSmallGap" w:sz="18" w:space="1" w:color="808080"/>
      </w:pBdr>
      <w:spacing w:before="240"/>
      <w:jc w:val="center"/>
    </w:pPr>
    <w:rPr>
      <w:rFonts w:ascii="Dallak Time" w:hAnsi="Dallak Time"/>
      <w:b/>
      <w:spacing w:val="80"/>
      <w:sz w:val="32"/>
      <w:szCs w:val="32"/>
      <w:lang w:val="ru-RU" w:eastAsia="ru-RU"/>
    </w:rPr>
  </w:style>
  <w:style w:type="paragraph" w:customStyle="1" w:styleId="adres">
    <w:name w:val="adres"/>
    <w:rsid w:val="006D7F37"/>
    <w:pPr>
      <w:jc w:val="center"/>
    </w:pPr>
    <w:rPr>
      <w:rFonts w:ascii="Arial Armenian" w:hAnsi="Arial Armenian"/>
      <w:spacing w:val="40"/>
      <w:sz w:val="16"/>
      <w:szCs w:val="16"/>
    </w:rPr>
  </w:style>
  <w:style w:type="paragraph" w:customStyle="1" w:styleId="katarox">
    <w:name w:val="katarox"/>
    <w:basedOn w:val="Normal"/>
    <w:rsid w:val="0075483A"/>
    <w:pPr>
      <w:keepNext/>
      <w:spacing w:before="120"/>
      <w:ind w:firstLine="397"/>
    </w:pPr>
    <w:rPr>
      <w:rFonts w:ascii="GHEA Grapalat" w:hAnsi="GHEA Grapalat"/>
      <w:b/>
      <w:sz w:val="16"/>
    </w:rPr>
  </w:style>
  <w:style w:type="paragraph" w:customStyle="1" w:styleId="namak">
    <w:name w:val="namak"/>
    <w:basedOn w:val="Normal"/>
    <w:link w:val="namak0"/>
    <w:rsid w:val="0075483A"/>
    <w:pPr>
      <w:spacing w:line="400" w:lineRule="exact"/>
      <w:ind w:firstLine="397"/>
      <w:jc w:val="both"/>
    </w:pPr>
    <w:rPr>
      <w:rFonts w:ascii="GHEA Grapalat" w:hAnsi="GHEA Grapalat"/>
      <w:spacing w:val="-4"/>
    </w:rPr>
  </w:style>
  <w:style w:type="paragraph" w:customStyle="1" w:styleId="namakihasceater">
    <w:name w:val="namaki hasceater"/>
    <w:autoRedefine/>
    <w:rsid w:val="005F735F"/>
    <w:pPr>
      <w:spacing w:line="280" w:lineRule="exact"/>
    </w:pPr>
    <w:rPr>
      <w:rFonts w:ascii="GHEA Grapalat" w:hAnsi="GHEA Grapalat" w:cs="Arial"/>
      <w:b/>
      <w:bCs/>
      <w:i/>
      <w:iCs/>
      <w:noProof/>
      <w:spacing w:val="-4"/>
      <w:sz w:val="26"/>
      <w:szCs w:val="26"/>
      <w:lang w:eastAsia="ru-RU"/>
    </w:rPr>
  </w:style>
  <w:style w:type="paragraph" w:customStyle="1" w:styleId="nrnamakipatasxane">
    <w:name w:val="nr namaki patasxane"/>
    <w:rsid w:val="0075483A"/>
    <w:pPr>
      <w:spacing w:line="240" w:lineRule="exact"/>
      <w:ind w:left="397"/>
    </w:pPr>
    <w:rPr>
      <w:rFonts w:ascii="GHEA Grapalat" w:hAnsi="GHEA Grapalat"/>
      <w:spacing w:val="-4"/>
      <w:lang w:eastAsia="ru-RU"/>
    </w:rPr>
  </w:style>
  <w:style w:type="paragraph" w:customStyle="1" w:styleId="paron">
    <w:name w:val="paron"/>
    <w:basedOn w:val="nrnamakipatasxane"/>
    <w:rsid w:val="00953B05"/>
    <w:pPr>
      <w:spacing w:before="480" w:line="360" w:lineRule="auto"/>
      <w:ind w:left="0" w:firstLine="397"/>
    </w:pPr>
    <w:rPr>
      <w:sz w:val="24"/>
    </w:rPr>
  </w:style>
  <w:style w:type="paragraph" w:customStyle="1" w:styleId="storagrutun">
    <w:name w:val="storagrutun"/>
    <w:autoRedefine/>
    <w:rsid w:val="002979C3"/>
    <w:pPr>
      <w:ind w:firstLine="90"/>
    </w:pPr>
    <w:rPr>
      <w:rFonts w:ascii="GHEA Grapalat" w:hAnsi="GHEA Grapalat" w:cs="Arial"/>
      <w:bCs/>
      <w:iCs/>
      <w:spacing w:val="-4"/>
      <w:lang w:eastAsia="ru-RU"/>
    </w:rPr>
  </w:style>
  <w:style w:type="paragraph" w:customStyle="1" w:styleId="namak1">
    <w:name w:val="Стиль namak"/>
    <w:basedOn w:val="namak"/>
    <w:link w:val="namak2"/>
    <w:rsid w:val="00445D21"/>
    <w:rPr>
      <w:rFonts w:ascii="Sylfaen" w:hAnsi="Sylfaen"/>
    </w:rPr>
  </w:style>
  <w:style w:type="character" w:customStyle="1" w:styleId="namak0">
    <w:name w:val="namak Знак"/>
    <w:link w:val="namak"/>
    <w:rsid w:val="0075483A"/>
    <w:rPr>
      <w:rFonts w:ascii="GHEA Grapalat" w:hAnsi="GHEA Grapalat"/>
      <w:spacing w:val="-4"/>
      <w:sz w:val="24"/>
      <w:szCs w:val="24"/>
      <w:lang w:val="en-US" w:eastAsia="ru-RU" w:bidi="ar-SA"/>
    </w:rPr>
  </w:style>
  <w:style w:type="character" w:customStyle="1" w:styleId="namak2">
    <w:name w:val="Стиль namak Знак"/>
    <w:link w:val="namak1"/>
    <w:rsid w:val="00445D21"/>
    <w:rPr>
      <w:rFonts w:ascii="Sylfaen" w:hAnsi="Sylfaen"/>
      <w:spacing w:val="-4"/>
      <w:sz w:val="24"/>
      <w:szCs w:val="24"/>
      <w:lang w:val="en-US" w:eastAsia="ru-RU" w:bidi="ar-SA"/>
    </w:rPr>
  </w:style>
  <w:style w:type="paragraph" w:styleId="BalloonText">
    <w:name w:val="Balloon Text"/>
    <w:basedOn w:val="Normal"/>
    <w:link w:val="BalloonTextChar"/>
    <w:uiPriority w:val="99"/>
    <w:semiHidden/>
    <w:rsid w:val="0015637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6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rsid w:val="0045532F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ListParagraph">
    <w:name w:val="List Paragraph"/>
    <w:basedOn w:val="Normal"/>
    <w:uiPriority w:val="34"/>
    <w:qFormat/>
    <w:rsid w:val="00B92E5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aliases w:val="Обычный (веб) Знак Знак,Знак Знак Знак Знак,Знак Знак1,Обычный (веб) Знак Знак Знак,Знак Знак Знак1 Знак Знак Знак Знак Знак,Знак1,webb,Знак"/>
    <w:basedOn w:val="Normal"/>
    <w:link w:val="NormalWebChar"/>
    <w:uiPriority w:val="99"/>
    <w:unhideWhenUsed/>
    <w:rsid w:val="000D0417"/>
    <w:pPr>
      <w:spacing w:before="100" w:beforeAutospacing="1" w:after="100" w:afterAutospacing="1"/>
    </w:pPr>
    <w:rPr>
      <w:rFonts w:ascii="Times New Roman" w:hAnsi="Times New Roman"/>
      <w:lang w:val="ru-RU"/>
    </w:rPr>
  </w:style>
  <w:style w:type="character" w:customStyle="1" w:styleId="NormalWebChar">
    <w:name w:val="Normal (Web) Char"/>
    <w:aliases w:val="Обычный (веб) Знак Знак Char,Знак Знак Знак Знак Char,Знак Знак1 Char,Обычный (веб) Знак Знак Знак Char,Знак Знак Знак1 Знак Знак Знак Знак Знак Char,Знак1 Char,webb Char,Знак Char"/>
    <w:link w:val="NormalWeb"/>
    <w:uiPriority w:val="99"/>
    <w:locked/>
    <w:rsid w:val="000D0417"/>
    <w:rPr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B9608B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rsid w:val="00B9608B"/>
    <w:rPr>
      <w:rFonts w:ascii="ArTarumianTimes" w:hAnsi="ArTarumianTimes"/>
      <w:sz w:val="24"/>
      <w:szCs w:val="24"/>
      <w:lang w:eastAsia="ru-RU"/>
    </w:rPr>
  </w:style>
  <w:style w:type="paragraph" w:styleId="Footer">
    <w:name w:val="footer"/>
    <w:basedOn w:val="Normal"/>
    <w:link w:val="FooterChar"/>
    <w:rsid w:val="00B9608B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rsid w:val="00B9608B"/>
    <w:rPr>
      <w:rFonts w:ascii="ArTarumianTimes" w:hAnsi="ArTarumianTimes"/>
      <w:sz w:val="24"/>
      <w:szCs w:val="24"/>
      <w:lang w:eastAsia="ru-RU"/>
    </w:rPr>
  </w:style>
  <w:style w:type="character" w:styleId="Emphasis">
    <w:name w:val="Emphasis"/>
    <w:basedOn w:val="DefaultParagraphFont"/>
    <w:qFormat/>
    <w:rsid w:val="00A97794"/>
    <w:rPr>
      <w:i/>
      <w:iCs/>
    </w:rPr>
  </w:style>
  <w:style w:type="paragraph" w:customStyle="1" w:styleId="Text">
    <w:name w:val="Text"/>
    <w:basedOn w:val="Normal"/>
    <w:rsid w:val="00875BEC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rFonts w:ascii="Times New Roman" w:hAnsi="Times New Roman"/>
      <w:sz w:val="22"/>
      <w:szCs w:val="20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0F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7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Lilit%20Mkrtchyan\Desktop\blank%20Nazaryan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h/svDUjuFP6EI/ubTa0tCMJkxds=</DigestValue>
    </Reference>
    <Reference URI="#idOfficeObject" Type="http://www.w3.org/2000/09/xmldsig#Object">
      <DigestMethod Algorithm="http://www.w3.org/2000/09/xmldsig#sha1"/>
      <DigestValue>LFEOehDzNkYcopn/FYrzrEWnK74=</DigestValue>
    </Reference>
    <Reference URI="#idValidSigLnImg" Type="http://www.w3.org/2000/09/xmldsig#Object">
      <DigestMethod Algorithm="http://www.w3.org/2000/09/xmldsig#sha1"/>
      <DigestValue>X3CgSVGzQWnglI9D6OK9NfMIU/8=</DigestValue>
    </Reference>
    <Reference URI="#idInvalidSigLnImg" Type="http://www.w3.org/2000/09/xmldsig#Object">
      <DigestMethod Algorithm="http://www.w3.org/2000/09/xmldsig#sha1"/>
      <DigestValue>Wr2uDzUaV541FP/LjpOmviNycBQ=</DigestValue>
    </Reference>
  </SignedInfo>
  <SignatureValue>
    juh21INT7s63PwCliTet5ldAg6an1UvQyYos4WLEJOn9wlDtNbsjaNhOZSFYzcbrR5ZOoEy+
    5v4ZqmV4jU8Pg49UnG5hVQaXbD7D5TMnnfkdfXJSVfmCzTMoTdGLzBxZ7JwW++ulIYZqTn42
    71s6QpUOjA9waLyC/wCVyLb1d0/OOdT96OpBTCPv3CMpqjqD18PvC/0KpZuqinepxxE8EkCa
    evA4KzKG96/B7OCy+P9LJQXGoltuYVgnV5JV0FN9gIvE9/S0B8vPFvFjRnYD5bKrCCkUnlqm
    +mU0nQ+qR/8J8Q34uHDe84MoHaJvSgghDscdoZYFtqjzu1aSG3+y5g==
  </SignatureValue>
  <KeyInfo>
    <KeyValue>
      <RSAKeyValue>
        <Modulus>
            nLixCcdLDcsk+VHGXKLKqpQMvGFiYG3iR83ucYo+Tqh83HZm4TVFBmm0XLLG6xH9ccahGAG/
            42WcXunlnrCnZBtfK43Thp5pwvFzeY6JaUSjEC7kpMCl7cTziL6nnzORxIfzgHElNMkWh3pF
            ZkppyrQEwcCnKlxHCv6h+SIql6211+Y5cKXvOEPWUE0CrmafcABOmzPdvpdnJ8bfczIW+fNe
            Px5cFT3EPxOqwlOiZFGDKicgGUMcla80vfx5Bm0YNYj4yWnPzOvcOQYtuqyAJqv0WAnGt/kw
            sQNEiwuD04MKhTSYb7Z/i6vwDnx9TcZKyG8OrTIxnbciNfQVoEctDQ==
          </Modulus>
        <Exponent>AQAB</Exponent>
      </RSAKeyValue>
    </KeyValue>
    <X509Data>
      <X509Certificate>
          MIIFSjCCAzKgAwIBAgIIdvpxPi3n95gwDQYJKoZIhvcNAQELBQAwQjELMAkGA1UEBhMCQU0x
          EzARBgNVBAoMCkVLRU5HIENKU0MxCjAIBgNVBAUTATExEjAQBgNVBAMMCUNBIG9mIFJvQTAe
          Fw0xNTA4MTMxMzEwNTdaFw0yNTA4MTIxMzEwNTdaMIGCMQswCQYDVQQGEwJBTTEbMBkGA1UE
          BAwS1LLUsdWC1ZDUsdWE1YXUsdWGMRcwFQYDVQQqDA7Us9Sx1ZDUtdSz1LvVhjEVMBMGA1UE
          BRMMMjYzMzI5YjVhNjEzMSYwJAYDVQQDDB1CQUdIUkFNWUFOIEdBUkVHSU4gMzIwNzc3MDEx
          ODCCASIwDQYJKoZIhvcNAQEBBQADggEPADCCAQoCggEBAJy4sQnHSw3LJPlRxlyiyqqUDLxh
          YmBt4kfN7nGKPk6ofNx2ZuE1RQZptFyyxusR/XHGoRgBv+NlnF7p5Z6wp2QbXyuN04aeacLx
          c3mOiWlEoxAu5KTApe3E84i+p58zkcSH84BxJTTJFod6RWZKacq0BMHApypcRwr+ofkiKpet
          tdfmOXCl7zhD1lBNAq5mn3AATpsz3b6XZyfG33MyFvnzXj8eXBU9xD8TqsJTomRRgyonIBlD
          HJWvNL38eQZtGDWI+Mlpz8zr3DkGLbqsgCar9FgJxrf5MLEDRIsLg9ODCoU0mG+2f4ur8A58
          fU3GSshvDq0yMZ23IjX0FaBHLQ0CAwEAAaOCAQEwgf4wMwYIKwYBBQUHAQEEJzAlMCMGCCsG
          AQUFBzABhhdodHRwOi8vb2NzcC5wa2kuYW0vb2NzcDAdBgNVHQ4EFgQUYl/x6dddVgryhmtY
          8xTgwyWsALgwDAYDVR0TAQH/BAIwADAfBgNVHSMEGDAWgBTp6vHuJCIuDf9t2MyExjSM312y
          eTAyBgNVHSAEKzApMCcGBFUdIAAwHzAdBggrBgEFBQcCARYRd3d3LnBraS5hbS9wb2xpY3kw
          NQYDVR0fBC4wLDAqoCigJoYkaHR0cDovL2NybC5wa2kuYW0vY2l0aXplbmNhXzIwMTMuY3Js
          MA4GA1UdDwEB/wQEAwIEsDANBgkqhkiG9w0BAQsFAAOCAgEADHQRDaU7ufR5LOaQvH1EmTtw
          O66fQITZ6M25fAxi+j8M6gUUTyev0F/yZCX2ddXxGrvHZJsxjX7RcSYTEuQSrW+ZHiaRLMZo
          lJ9JgjsoB0D6UXkxZU9cXJA7qWW1/vUouykVm953OaLag/VUTFPBTe4koj1pPY2k7YlykOZ4
          wllP2ejNbx3/XlSM17J6Ji9b+ZcccuIq54u1/5lMAI+Y1IuOUMGMiqFaXWa+7y1Tz/LF22aU
          8Ss4A9BBHDtegNYwnJEeBEcYZQI0qg6CyEY6Grqut4/p3dOh+XXXMNwHSwTPfBbu6YuoN4SO
          xoveLqBqGDNg9uA47kNTVA3e4J3VWRPxgz1Cl/+6AheBd1klui3Dld1WsjhqqUKLftCb63uA
          wtTSIMzE7M/IPAnKAKcUL/1AabiodvHBr0BJhyXq1DovZmAOHLLDyrvuDWe1m0JjIZGo9+w2
          wlxkpu6TuhKBckGrYmd9R2diEz7TTofzPOgpS7582hdZ+vMHw/0FcsLrYW9PMVNM3Kfh1E7R
          JLrw18QvDMrmJ3v4Ju60oHsOHVlD2jCjuNujOyquOnZZgC4eBYuCGeoQ3QWYg4J0CAsevRTE
          sGQv+Xxllxq0tC7XtukPjhSGQFDL1iT5pzXleqCCMGKR7RcStfIsrR2KL7+/Yhr3KSzbqlL0
          ZGhHMsJUEaM=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sVvqdbsHBP8iWUL3npxSfdDcK+w=</DigestValue>
      </Reference>
      <Reference URI="/word/document.xml?ContentType=application/vnd.openxmlformats-officedocument.wordprocessingml.document.main+xml">
        <DigestMethod Algorithm="http://www.w3.org/2000/09/xmldsig#sha1"/>
        <DigestValue>MZof5QlSMhF9inla8qDfM5927YY=</DigestValue>
      </Reference>
      <Reference URI="/word/endnotes.xml?ContentType=application/vnd.openxmlformats-officedocument.wordprocessingml.endnotes+xml">
        <DigestMethod Algorithm="http://www.w3.org/2000/09/xmldsig#sha1"/>
        <DigestValue>7fMnFyuMYVoJm/tn9jkCWOcSUog=</DigestValue>
      </Reference>
      <Reference URI="/word/fontTable.xml?ContentType=application/vnd.openxmlformats-officedocument.wordprocessingml.fontTable+xml">
        <DigestMethod Algorithm="http://www.w3.org/2000/09/xmldsig#sha1"/>
        <DigestValue>NdO3jfh7P18QI9TimrQZftMHX6g=</DigestValue>
      </Reference>
      <Reference URI="/word/footnotes.xml?ContentType=application/vnd.openxmlformats-officedocument.wordprocessingml.footnotes+xml">
        <DigestMethod Algorithm="http://www.w3.org/2000/09/xmldsig#sha1"/>
        <DigestValue>TdNMJWdxZyCXkwgN3vptB4v8z5k=</DigestValue>
      </Reference>
      <Reference URI="/word/media/image1.emf?ContentType=image/x-emf">
        <DigestMethod Algorithm="http://www.w3.org/2000/09/xmldsig#sha1"/>
        <DigestValue>x4Xr/oaVwWrIyz62yVgD+1JTndM=</DigestValue>
      </Reference>
      <Reference URI="/word/media/image2.emf?ContentType=image/x-emf">
        <DigestMethod Algorithm="http://www.w3.org/2000/09/xmldsig#sha1"/>
        <DigestValue>WvLgXRaIaW8ydP66Sc0RJvzf1Bs=</DigestValue>
      </Reference>
      <Reference URI="/word/numbering.xml?ContentType=application/vnd.openxmlformats-officedocument.wordprocessingml.numbering+xml">
        <DigestMethod Algorithm="http://www.w3.org/2000/09/xmldsig#sha1"/>
        <DigestValue>u8WAfys4D/wGOU9StPEdSwoFAIU=</DigestValue>
      </Reference>
      <Reference URI="/word/settings.xml?ContentType=application/vnd.openxmlformats-officedocument.wordprocessingml.settings+xml">
        <DigestMethod Algorithm="http://www.w3.org/2000/09/xmldsig#sha1"/>
        <DigestValue>TLQ8omH2WLQmnSbXkSjqJwGRchA=</DigestValue>
      </Reference>
      <Reference URI="/word/styles.xml?ContentType=application/vnd.openxmlformats-officedocument.wordprocessingml.styles+xml">
        <DigestMethod Algorithm="http://www.w3.org/2000/09/xmldsig#sha1"/>
        <DigestValue>ZoIOi3TIfZcfxLS6hp1bmmT7wss=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N8aw8/yb3NLSlQ1Mj2RNaIrlh2M=</DigestValue>
      </Reference>
    </Manifest>
    <SignatureProperties>
      <SignatureProperty Id="idSignatureTime" Target="#idPackageSignature">
        <mdssi:SignatureTime>
          <mdssi:Format>YYYY-MM-DDThh:mm:ssTZD</mdssi:Format>
          <mdssi:Value>2019-07-15T13:32:03Z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{4CC599B5-EC12-4A47-8022-4953BF267421}</SetupID>
          <SignatureText/>
          <SignatureImage>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U2Nhbm5lZCBEb2N1bWVudAAAQWRvYmUgUGhvdG9zaG9wIENTNiAoV2luZG93cykAMjAxOTowNDoyMyAxMjoxNDo0MgAACJADAAIAAAAUAAARJJAEAAIAAAAUAAAROJKRAAIAAAADMDAAAJKSAAIAAAADMDAAAKABAAMAAAABAAEAAKACAAQAAAABAAAE2KADAAQAAAABAAAG2uocAAcAAAgMAAAJGA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P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d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1tfETrPMbZ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szOo8lCxFNHZ1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dT7KBA0JThV9X/97/3//f/9//3//f/97/3//f/9//3//f/9//3//f/9//3//f/9//3//f/9//3//f/9//3//f/9//3//f/9//3//f/9//3//f/9//3//f/9//3/9f9x7/3/fb/9z/3P/f/9//n/+f/9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rsSHsAOwEdT7/e/97/3//f/9//3//f/9//3//f/9//3//f/9//3//f/9//3//f/9//3//f/9//3//f/9//3//f/9//n//f/9//3//f/9//3//f/9//3//f/9//X/+f1pbEi4TLr9n/3vde/1//n//f/9//3v/f/9//3/+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11XLg3LAI8d/3P/f/9//3/fe/9//3//f/9//3//f/9//3//f/9//3//f/9//3//f/9//3//f/9//3//f/9//3//f/9//3//f/9//3//f/9//n//f/9//3/+f/9//3c8T3ARDwW7Q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zUy6wQsETtT/3f/f/9//3//f/9//3//f/9//3//f/9//3//f/9//3//f/9//3//f/9//3//f/9//3//f/9//3//f/9//3//f/9//3/+f/9//n/+f/5//3//e/93n1+zGe4AcRW/a/9//3//f/9//3//f/9/33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fay0RDA3SJf9v/3f/f/9//3//f/9//3//f/9//3//f/9//3//f/9//3//f/9//3//f/9//3//f/9//3//f/9//3//f/9//3//f/9//3//f/9//3//f/9//3//e/9zNS4OBS4Nn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XQuwETg08U/9z/3f/f/5//3//f/9//3//f/9//3//f/9//3//f/9//3//f/9//3//f/9//3//f/9//3//f/9//3//e/9733f/e/97/3//f/9//3//f/97/3v/b11TLQnsBFU2/3f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9732+RGS4FFSY9T/93/3//f/9//3//f/9//3//f/9//3//f/9//3//f/9//3//f/9//3//f/9//n/+f/9//3//f/9//3v/d/93/3P/d/9z/3f/c/93/3P/c/9v/2v/YxQiDQFvFX1b/3f/e/9//3//f/9//n/+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VjLtAO4AWDKfY/9//3//f/5//3//f/9//3//f/9//3//f/9//3//f/9//3//f/9//3//f/1//n/+f/9//3//f/93/3e/Z55fG0/6StlGuEJ2OlQ2VTZ2Ork+mDaRES8FLgVXMv9v/3P/d/97/3v/f/5//3/+f/9//n//f/5//n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e59fcA0wAXANuEL/d/97/3//f/5//3//f/9//3//f/9//3//f/9//3//f/9//3//f/9//3//f/9//3//f/97/3d9X7hGjx1OFU4RLQ1ODS0NThFOEQ0RUBkODVER7gDOABAJEAk3LjYuXle/Z/9z/3f/e/93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a1YuUAVQBTUu/3P/f/9//3//f/9//3//f/9//3//f/9//3/ef/9//3//f/9//3//f/9//3//f/93/3f/c9hKjx3qCC0RkB3yJVYydzqXPnc+dz7bTttOmUaaQvYp7wStAM8A7wByDS8NkBnyKflKn2P/c/97/3//f/9733v/f/9//3//f/9//nv+e/97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ccS1AJDgGyGTxT/3v/f/9//3//f/9//3//f/9//3//f/9//3//f/9//nv/f/9//3v/e/9z/2//bxtTsCEsESwVryG/Z99v/3f/d/97/3f/e/97/3//e/9//3vfbzYyUQ1SCXIFvDJXKtIdkBVODbIZNi5+W99r/3P/c/93/3f/e/97/3v/f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3n//f/93n2NwDQ8BcQk1Kv9z/3//f/9//3//f/9//3//f/9//3//f/9//3//e/9//3//e/97/3v/a/9ruD6QGU4Rjx36Tv9z/3P/d/97/3//e/97/3v/f/9//3v/f/9//3f6SlANMAG0EZ9P/2O/XztPNC6QFU4NTg0TJtlGv1//a/9z/3P/d/97/3v/f/9//n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NSovBZINkRH/b/93/3/+f/9//3//f/9//3//f/9//3//f957/3//f/97/3f/e/9zn1vTHW8RTg12Ov9v/3f/e/97/3v/f/9//3//f/9//3//f/97/3//f/97/29WLk8FTwWYMv9v/3P/e/93vWsYT/EljxWPEbAZEyZ2Nl1T/2v/c/93/3//f/9/33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d7lCUAkwAXEJ32P/c/9//3//f/9//3//f/9//3//f/9//3//f/9//3//d/97/3caUy0JcBEtCbhC/2//d/93/3v/f/9//3//f/9//3//f/9//3f/e/97/3v/d/9zG0exFQ0BsRW/X/93/3v+f/5//3f/a31XljoTKrAZbhFvFdIhdzp+X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fX7IZMQFRBRxH/2//f/5//3//f/9//3//f/9//3//f/9//3//e/97/3v/d/lSryEtDfMln2P/c/97/3v/f/9//3//f/9//n//f/9//3//f/9//3//f/5//3//e79jFSYvBVAJuEL/c/9//3//f/9//3//e/97/3e/Z7hG8iUtDZEV0x1XMvtGv1//a/9v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N3NjEFMQEWJv9r/3v/f/9//3//f/9//3//f/9//3//f/9//3//f/93GVdNGeoINTKfX/9z/3f/d/9//3//f/5//3//f/9//3//f/9//3//f/9//n//f/5//3//b9tCkw0wAS4Jn2f/f/9//3v/f957/3//f/9//3v/d99rn193OtIdLQlvEbAZEyYaS/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1+SDVEBtBHbPv93/3//f/5//3//f/9//3//f/9//3//f/9//3//d1Q+6gwsEb9f/2v/b/9z/3f/d/97/3v/f/9//3//f/9//3//f/5//3//e/9//n/9f91//3e/Y5QNcwFQCR1P/3//f/9//3//f/9//3//f/9//3//f/97/3v/c31jdj6vHU0NkBXSHZg6flv/b/9z/3f/d/9//3//f/9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v1BkwAXIF9R2/Z/97/3//f/9//3//f/9//3//f/9//3//f/9//3f5Uq8hbhnxJTMyt0J8X/9v/3f/d/97/3v/f/9//3//f/9//n//f/97/3//f/9/3H/9f/9//29ZJrUFUQF3Mv9z/3//f/9//3//f/9//3//f/9//n//f/9//3//e/93/299W1YysR0NCU4N0SH5Rr9j/3P/c/97/3v/f/97/3//e/97/3f/f/53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/xCTwVxBXENPU//c/9//3//f/9//3//f/9//3//f/9//3//f/9//3e+Z1xb10YRMo4hryV0PhlTvmv/d/97/3v/f/97/3v/e/9//3//f/9//3/+f/1//X//f/9zHUOTCVABsRV9X/97/3//f/9//3//f/9//3//f/9//3//f/9//3v/e/97/3P/c99rG0sSKiwNDAmxHTUu2kZdV/9z/3P/e/97/3//f/9//n/9f/1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P/ZxUiDgGyETYq32f/e/9//3//f/9//3//f/9//3//f/9//3//e/97/3f/d/9z/3e/bztbMz6vLa4pETbXTr5r/3f/e/93/3v/e/97/3v/f/9//3/df/5//3//d39T0xUuAZENVjb/d/9//3//f/9//3//f/9//3//f/9/3Xv/f/9//3//e/97/3f/d/9v/2+fY7lGsR0tDS0NjxnRJdhGvmf/d/97/3//f917u3v8f/1//3//f/9//3v/f/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z/3P7Ri8FcgmzEZk2/3P/e/9//3//f/9//3//f/9//3//f/9//3//e/97/3v/f/9//3//e/9/3nMYVzI6bSGvJTM2t0aeY/9v/3P/c/97/3v/f/5//3//f/9//3P/azUmkQ2RCbIZf1v/f/9//3//f/9//3//f/9//3//f/9//3//f/9//3//e/9//3//f/9//3v/d/9znmO3Qm4VTRFuFbEhNDL6Sp5f/3P/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zv2OSFVABtQ20FX5b/3f/d/9//3//f/9//3//f/9//3//f/9//3//e/9//3//f/9//3//e/9//3v/d79r2EqvJY4dsCWWPnxb/3P/c/9//3//f/9//3//d/9z/2/YPvQVUAFQAXgy/3f/f/9//3//f/9//3//f/9//3/+f/9//3//f/9//3//f/9//n//f/9//3//e/93/3P/b55flzpvFS0NTRGxHbg+v2P/c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e/9zeDZQAdcNkwm5Pv9v/3f/d/9//3//f/9//3//f/9//3//f/9//3//f/9//3//f/9//3//f/9//3f/e/93/3d9Y5VCzyXQKTMyW1uda/9//3//f/97/3v/d/9zn182IlEBkwGzEb9n/3//f/9//3//f/9//3//f/9//3//f/9//3//f/5//3//f/9//3//f/9//3//f/9//3//e/93/299V3Y2bw1wDdQZ0xmZOr9f/2/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//3/+f/5//3//d9pCcQmVAZUFFCL/Z/9v/3f/e/9//3//f957/3//f/9//3//f/9//3//f/9//3//f/9//3//f/9//3v/e/93/3f/c/9zO1czNhEyUj6VSjpj32//d/9z/3P/c/9vVybVDXMBkwkcT/97/3//f/9//3//f/9//3//f/9//3//f/9//3//f/9//3//f/9//3//f/5//3//f/9//3v/e/93/3P/a79f2z4WJnANTwmPFVQyO1P/b/93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n/+f/9//3v/Z5ERlAXXDbMRdjL/b/93/3//f/9//3//f/9//3//f/9//3//f/9//3//f/9//3//f/9//3//f/9//3//f/9//3//e/97/3v/d/hSETrwMVU62UaeY/9v/3P/b39LkwXXCVIB9CG/a/9//n//f/9//3//f/9//3//f/9//3//f/9//3//f/9//3v/e/9//3//f/9//3//f/9//3//f/9//3//e/97/3OfX5c6jxkLCU4R8yX7Rp9b/2v/b/93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//f/5//3/+f/9//2+5OnMB1w0WGvQdPE//c/97/3//f/9//3//f/9//3//f/9//3//f/9//3//f/9//3//f/9//3//f/9//3//f/9//3//f/9//3f/d/9332/YSvIt0SlUOjpbv2O/V7QJtgWVBbMR2kb/e/5/3Xv/f/9//3//f/9//3//f/9//3//f/9//3//f/93/3v/e/9//3//f/9//3/+f/9//3//f/9//3//f/9//3P/c/9rfltWNm8VLQ1vFdEdVTI7T/9r/3P/d/93/3v/f/9//3//f/9//3//f/9//3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9732OzDZQFeyaTDVYu/2//e/97/3//f/9//3//f/9//3//f/9//3//f/9//3//f/9//3//f/9//3//f/9//3//f/9//3//f/9//3f/e/97/3e/a/lSUzrwLRIuG0M3ItUNlQVSAdQh/3v/f/9//3//f957/3//f/9//3//f/9//3//f/9//3//f/9//3//f/9//3//f/9//3//f/9//3//f/5//n/+f/9//3v/e/97/3eeY7dCsCEtDW8VkBVwEVYuflP/a/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e/9zNypyBTka1RHTGZ9f/3f/f/9//3//f/9//3//f/9//3//f/9//3//f/9//3//f/9//3//f/9//3//f/9//n//f/5//3/+d/97/3v/e/93/3f/d/93/3PYSjQuFCIvAbUNUwGTEV1b/3v/e/9//3//f/9//3v/f/9//3//f/9//3//f/9//n/+f/5//3//f/9//3v/f/97/3//f/9//n/+f/1//n+9d/9//3//f/97/3v/d/9zflt3OpAVTw1PDZARFCLaQt9r/3f/d/97/3f/d/97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e35XkhG1CfcRsxE8T/93/3//f/5//3//f/9//3//f/9//3//f/9//3//f/9//3//f/9//3//f/9//3//f/9//3//f/9//3//f/9//3v/f/9//3//e/93/3P/d59f9CEwBXQFMQG6Pv9r/3P/c/93/3v/f/9//3//f/9//3//f/9//3//f/1//H/+f/5//3//f/9//3//f/97/3//f/9//3//f/9//3//f/9/3nv+f/9//3//f/97/3f/c99nuD5vEU8JshUUKlU6G1O/Z/9z/3P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b3cycwH3DXIJ+0b/d/9//n//f/9//3//f/9//3//f/9//3//f/9//3//f/9//3//f/9//3//f/9//3//f/9//3//f957/3//f/9//3//f/9//3//d/93/3ffb11bsxm3EXQB7gB3Mp9b/2v/c/93/3v/f/9//3//f/9//3//f/9//3/9f/1//X/+f/9//3//f/9//3v/f/9//3//f/9//3//f/9//3//f/9//3//f/5//n//f/9//3v/d/9z/289TzUqkBmPFW8V8iWXPn1b/2v/c/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5//n//f/9//3teU5QJtgVyCXcy/3P/f/9//3//f/9//3//f/9//3//f/9//3//f/9//3//f/9//3//f/9//3//f/9//3//f/9//3//f/5//3//f/9//3//f/9//3v/d/9//3//exQq+BVcGnMBMAHUGRQm2UK/Z/93/3//f/9//3//f/9//3//f/9//3//e/9//3//f/9//3/+f/9//3//f/9//3//f/9//3//f/9//3//f/9//3//f/9//3//f/9//3//f/97/3v/d79jG0c0Km8RbxHRHZc6+krfZ99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97/3/+f/5//n//f/97/2uTCZQFUQGyFTxT/3P/f/9//3//f/9//3//f/9//3//f/9//3//f/9//3//f/9//3//f/9//3//f/9//3//f/9//n/+f/5//3/+f/9//n//f/97/3v/f/9//3v7TtYVnSa2CdUR3DbbPjQuVDp0Qlpj/3v/f/9//3//f/9//3//f/93/3v/e/9//3//f/9//3/+f/9//n//f/9//3//f/9//3//f/9//3//f/9//3//f/97/3//f/9//n/+f/1//3vfa/9r/2efW5c60SFNEU0Rjx0TMthGfWP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iaTBbQJ1A30HZ9X/3f/f/9//n//f/9//3//f/9//3//f/9//3//f/9//3//f/9//3//f/9//3//f/9//3//f/9//3//f/9//3//f/9//3//f/97/3//e/93/280LnkuHztzBTgq/2v/c51r+FbQNc8tVD59X/9z/3f/d/97/3//f/9//3//f/9//3//f/9//3//f/9//3//f/9//3//f/9//3//f/9//3//f/9//3//f/9//3//f/9//3//f/9//3//e/9//3v/e99v+U7xLU0ZLA1OEbAZVS76Pr9b/2f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xP1BWUBZQFtA0+R/9z/3v+f/5//3//f/9//3/+f/9//3//f/9//3//f/9//3//f/9//3//f/9//3//f/9//3//f/9//3//f/9//3//f/9//3//f/97/3v/d/9zt0axHbwutQmSERxL/3f/e/9733PXTjM2sCFVNlxb/3f/d/9/33f/f/9//3/ee/9//3/+e/9//3//f/9//3//f/9//3//f/9//3//f/9//3//f/9//3//f/9//3//f/9//3//f/9//3//f/9//3//f/93/3PfazxTNCpuDQwBTgnRGVUuO1OeZ/93/3v/e/97/3f/e/93/3//e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b7k2swlzAfUReCr/b/97/3//f/9//3//f/9//3//f/9//3//f/9//3//f/9//3//f/9//3//f/9//3//f/9//3//f/9//3//f/9//3//f/9//3//f/97/3v/d79rkBncMr0ucQnzJf9z/3f/e/97/3vfbztbVD7QLfAxtk58Z/97/3v/e/97/3//f/9//3//f/9//3//f/9//3//f/9//3//f/9//3//f/9//3//f/9//3//f/9//3//f/9//3//f/9//3//f/9//3v/f/97/3f/c/9z32ddV5c60R0MBXAJsxWZNn9T/2v/c/97/3//f/9//3/+f/9//n//f/9//3//e/9//3//f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+fWy8BcgUXFrMNflf/d/97/3//f/9//3//f/9//3//f/9//3//f/9//3//f/9//3//f/9//3//f/9//3//f/9//3//f/9//3//f/9//3//f/9//3//f/93/3f/d5c+Nx4/P7MRbw36Sv93/3P/d/97/3v/d/97v2/5VvE1bCVUQnxj/3f/e/93/3//e/97/3//f/9//3//f/9//3//f/97/3//e/9//3//f/9//3//f/9//3//f/9//3//f/9//3//f/9//3//f/9//3v/e/97/3v/d/93/3P/c79nXlc3JtQRTwFwDfIlt0JcW/9z/3v/e953/3//f/9//n//f/57/3v/e/9//3//f/5//n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2+REVEBmyL2FZgy/2//f/9//3//f/9//3//f/9//3//f/9//3//f/9//3//f/9//3//f/9//3//f/9//3//f/9//3//f/9//3//f/9//3//f/9//nf/f/97/3t+X9QVHje6Li4Fsh3fZ/93/3v/f/97/3//f/9//3u+b1xjMzrxMXU+fWP/e/93/3v/f/9//3//f/9//3//f/9//3//f/5//3//f/9//3//f/9//3//f/9//3//f/9//3//f/9//3//f/9//3//f/9//3//f/9//3//f/9//3//f/93/3OfW/lGNC6xHW8RsRnzJTUyPFP/c/9z/3v/e/9//3/9f/x//n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jJQAXsi/zKzFb9f/3f/f/9//n//f/9//3//f/9//3//f/9//3//f/9//3//f/9//3//f/9//3//f/9//3//f/9//3//f/9//3//f/9//3//f957/3//f/93/2/UGXkmf0v0GQ4B2j7/b/97/3//f/1//X//f/9//3v/d/9zfWNVPtAtETb4Vr5v/3v/e/9//3//f/9//3//f/9//n//f/5//3//f/9//3//f/9//3//f/9//3//f/9//3//f/9//3//f/9//3//f/9//3//f/9//3//f/9//3//f/93/3f/c/9zn2PZRvMlkBVvEY8VsB1VNjtT32v/c/93/nv+f/5//3//f/9//3v/e/97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xxPLgHVDf8yFhpXLv9z/3v/f/5//3//f/9//3//f/9//3//f/9//3//f/9//3//f/9//3//f/9//3//f/9//3//f/9//3//f/9//3//f/9//3//f/9//3//f/9zdzKSDV5D/DZRBdMZ32f/d/9//3/9f/x//n/ed/97/3f/e/93/3ffb/hS8DHxNXVG33P/d/97/3v/f/9//3//e/9//3//f/9//3//f/9//3//f/9//3//f/9//3//f/9//3//f/9//3//f/9//3//f/9//3//f/9//3//f/9//3//f/9//3v/e/9//3v/d99r2EbRJU0RTg2REdQZ2zafU/9z/3f/d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97n2OREZIJHzvcNpARfl//e/9//3//f/9//3//f/9//3//f/9//3//f/9//3//f/9//3//f/9//3//f/9//3//f/9//3//f/9//3//f/9//3//f/9//3//f/9//2/6RrIVuzZ/R28FcBEcU/93/3/de/5//n/+f/97/3//f/9//3//f/9//3//e/97/3v/e79v2E6vJY4hdT6eZ/97/3//e/9//3v/e/97/3//f/9//3//f/9//3/+f/5//3//f/9//3//f/9//3//f/9//3//f/9//3//f/9//3//f/9//3//f/9//3//f/9//3//f/9//3v/e/97/3f/c99bf0t5LrMVLglOEY8Z8i2eY/9z/3f/f/97/3v/f/9//3//f/5//3//f/9//n//f/5//3//f/9//3//f/9//3//f/9//3//f/9//3//f/9//3//f/9//3//f/9//3//f/9//3//f/9//3//f/9//3//f/9//3//f/9//3//f/9//3//f/9//3//f/9//3//f/9//3//fzpfbSErFddK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97329uGZIFvCZaIrQVf1/fc/9//3/+f/5//3//f/9//3//f/9//3//e/9//3//f/9//3//f/9//n//f/5//n/9f/5//n//f/9//3//f/9//3//f/9//3//e/9/GltNHTxX/2+fV5ERLQlcX/97/3//e/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d/9zv2fZShMubxEXFhgWuy5/T/9r/2//d/97/3//f/9//3//f/9//3//f/9//3//f/9//3//f/9zXVtOFdIhn1//d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97dTpPAdUJnSq1FRYu32//e/57/X/+f/9//3//f/9//3//f/97/3//e/9//3//f/9//3//f/9//n/+f/1//n/9f/5//3//f/9//3//f/9//3//f/9//3//f75v8S2WPt9j/2eYMk4NVDr/e/97/3//d/97/3/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/b59j1BnUEZENsRU0LjtT32v/e/93/3//f/57/nv/f/9//3//f/9//3//f/9//3//e/9z2kpOGdIpv2f/d/9//Xv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3X//f/9//3//f/97/3f/d1xXkAlQAf82Wi4wERxX/3v/f/9//n//f/9//3//f/9//n//f/5//3//f/9//3//f/9//3//f/9//3v/e/93/3f+d/9//3//f/9//3//f/9//3//f/9//3//d/lO0CH5Qv9j31+PGW4Znm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O1MzMo8ZbxVvERQmuDr/Y/9r/3P/d/9//3/+f/5//3//f/9//3//f/5//3//f/97EjJOGZY+/3P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f/e/97/3f/c/9z/3P/b1cmcQE5It8+lBmzJZ5n/3/+e/9//3//f/9//3/+f/5//n/+f/5//3//f/9//3//f/9//3//e/97/3f/d/93/3v+f/5//3//f/9//3//f/9//3//f/57/3eeY7Ah0R3/Z/9vNDItDXc6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v/e/97/3f/b/lG0h1vDdIV0Rm4Op5f/3P/d/9//nv/f/9//3/ef/9//n/+f/5//3//d75rEzJuGdlK/3P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zn2N+Wz1Tf1d/U19Tf1efW/9n/2c+Q7QNcwWdMr06URUbT/9z/3v/e/9//3//f/9//3//f/9//3//f/9//3//f/9//3//f/9//3//f/9//3//f/9//3/+f/9//3//f/9//3//f/9//3//f/9//3dUNk8Rf1f/dzxXshmyGd9r/3v+f/1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v/d/9zflt2NrEdkBnSJXY6PFe/a/93/3f/f/9//3//f/9//3//f/97/3f/cztTTRWPIVxb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1xblj5VMm8VLglPDZENTwkuBU8JkBGxGTUmNyJyBTEBthGdMpQVmTb/a/9v/3P/d/97/3v/f/97/3v/f/9//3//f/9//3//f/9//3//f/9//3//f/9//n//f/5//3//f/9//3//f/9//3//f/9//3//f/93G1NvFbpG/3f/dzYqLwmXPv93/nv+f/9//3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973nf/e/9z/3O/ZxtPEy6wIbAhNC76Rr9f/2//f/97/3//f/9//3//e/93/3f/b7hKLBXyLf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c31buUJPFewELQktCbEZkBVuDW4NLQVNCS0FTgkuCZENcglSBREBlg1TBfgdP0efV79b/2f/a/9z/3P/d/93/3//f/9//3//f/9//3//f/9//3//f/9//3//f/9//3//f/9//3//f/9//3//f/9//3//f/9//3v/d79nEy4TKv9v/3NeUy0JbxmeZ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+f/97/3//f/97XFs0Mm8RshU2Ih0/f1P/Z/9v/3v/f/5//n/+f/17/3//ezM2LBHZQv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VfTHQ0FDQWQFXY2+kr/a/9r/2f/Z/9n32PfY39XPU9XMngychExAREBMgFUAXMFcQmREbEZ8iVUMthGXFe/Z/93/3v/d/97/3f/e/97/3//f/9//3//f/9//3//f/9//3//f/9//3//f/9//3//f/9//3/+e/9//3f/d5U+jh06U/9v/2ePGQoJ2E7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//f/9//n/+f/5//3//e/93/2t/V5ky1BmSBVYiG0PfY/9z/3/+f/5//X/+f/57/3s7V0wRbxH6Rv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zYuDgGSFV5T/2v/c/9//3//e/57/3//e/97/3v/e/93/3f/c79jeTLvABIBMwHxADABDgGxFS0JTREsDU4VcBX1HTciuzLcOj5HXk+/X/9n/2//c/93/3f/e/97/3//f/9//3//f/9//3//f/9//n/+f/5//n//f/9//3//c64l8iHfW/9v+EpMFY0dvmf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e/97/3f/c/9r2joUHpAR0R24Qn1j/3v/f/9//3//f/97/3OWOk4NsiF+Y99z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yHQ8F1B2fX/9z/3v/f/5//n/+f/17/3//f/9//nv/f/97/3//c59jkhVSCREBMgExBVgqn1ddU9hCEy5OFS4NUAVxBXIJsw2RDZANTgltDdEhVTLZRn1b32f/c/9z/3f/d/9//3v/e/97/3//f/9//n//f/1//3//f/9//3uVQk0FHEP/b75nbB1MEZY6/2/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e/9//3v/d/9r32M7T3Y2sCGwJRMyt0b/c/97/3P/c/9z/2tVMusEsCWdY/93/3f/e/9/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VvSIS0N8yk8V/9r/3P/d/97/3v/f/9//n/9f/1//H/9f/1//3//dzUyDw3vBO8ADwmZPv9z/3f/e/9z/3Pfb79nG1N1OtAljx2OGY4VbhWPFY8Rbw0uBXAJsxVXJpkyHE9+X/9v/3P/d/93/3v/e/97/3//f/9//3//d/97fVuQCRQa/2//c9hKCwnyId9j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/9//3//f/9//3//f/9//3//f/5//n/+f/17/3vfbzpTdTbzHZERFR7bOt9j/2f/b/9z32tUNgwNdjr/c/9z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XFsSLm4ZbhXyJbhCn1//b/93/3f/d/57/X/8f/t//H/9f/9//3vZSi8RzQAPCVAZ2krfc/97/3v/f/97/3//e/97/3f/e/9z/3P/b99nG08bR5g2FCKQDVAJTwVQCS4JkBXSIRQqNC53OtlGO1M8V99r/3P/d/9z/3P/b/9rmiqRCX1X/3P/a/IhTgldS/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n/9f/1/23/7f/5//3//c/9rf1P8PvQZcAmxGdg+fVf/b/9v/2sVKk8Nlz7/b/9v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c7VzUyTw1QCbMRVyYcQ/9n/2//d/97/3/+f/5/3X//f/9332dvEQ8Jkxk+V/93/3/+f/5//n//f997/3//f/9//3//f/9//3//e/97/3f/e/9332tcW/lOlj7yHdEVsRFvCU8FTgVPCU8JLQXSHVYy+0J/T39Lv1PfUx47sw12Lv9n/2d/T3ANVir/a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X//f957/3v/d/93/3O/Y3U6ryGvHdEhNCocR/9bn082InAN2T7/b/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ffa15TeDIVIpIRTwmPFdg+32f/c/9z/3v/e/9//3v/c/9jLwnOAJMVPlP/e/9//X/8f/5//3//f/9//3//f/9//3//f/9//3//f/9//3v/f/97/3//e/9332PfW35TXk8cQ9o6VioUJm8RbxEtCU0JTglvBW8F0hGSDS8BUAWZMl9Ln1PTGXARXU//b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v/e/97/3f/e99v+U7yJW4Rbw02Hv42HztyCbIVflf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4TjM2jx1uFfMheDJeS79f/3f/d/9v/2MdP3IJVAURBVg232//f/5//n/+f/9//3//f/9//3//f/9//3//f/9//3//f/9//3//f/9//3//f/9//3v/e/93/3f/d/97/3v/d1xjt04SNrAlbhlNES0NkhUwCREB8QD4GRcisx3LAJEV2j6fV79f/2//c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299V3YyLgH2EToa1REPAdMhfl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e99ruEKQFU4JTwlvDZY+nl9cU7g6kREXInsucw1yFZ9j/3f/f/1//n//f/9//3//f/9//3//f/9//3//f/9//3//f/9//3//f/9//3/+f/9//3//f/9//3//f/9//3//f/9//3//e/9332+/a15fPk+UETIBMQEwBU8V7AjMAHINkQ1vDfEllT7YRjtbnmffc/93/3v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91//n//f/93/3P/a79buzbVFdQVcQ3MALIh+07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+f/97/3t3NnMNlAkxAdw+/3Ped/1//H/+f/9//3NcV/ElMzLZSn1j/3f/e/9//3v/f/9//3//f/9//3//f/9//3//f/9//3//f/9//3//f/9//3//f/93/3tWOlANsxlcX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tcX28dbxmeX/93/3v+f/9//3//f/9//3//f/9//3//f/9//3//f/9//3//f/9//n//f/9//3//f/9//3//f71ztlI6X/93/3v/e/97/3f/X/QZLwkNCckI2E7/e/9//3//f/9//3//f/9//3//f/9//3//f/9//3//f/9//3//f/9//3//f/9//3//f/9//3//f/9//3//f/9//3//f/9//3/ee/9//3v/d/9z2UYNCewANTL/c/93/3v+f/9//3//f/9//3//f/9//3//f/9//3//f/9//3//f/9//3//f/9//3//f/9//3//f/9//3//f/9//3//f/9//3//f/9//3//f/9//3//f/9//3//f/9//3//f/9//3//f/9//3//f/9//3//e/9//3v/f/9//3//f/9//3//f/9//3//f/9//3//f/9//3//f/9//3//f/9//3//f/9//3v/f/9//3//f/9//3v/f/9//3//f/9//3//f/9//3//f/9//3//f/9//3//f/9//3//f/9//3//f/9//3//f/9//3//f/97/3//f957/3/+f/1//X//f/97/3P9RpQV7wCTGZ9j/3f9e/1//X//f/9z/2//b9hGjh3xLRlT/3P/d/9//3//f/9//3//f/9//3//f/9//3//f/9//3//f/9//3//e/9//3//f/9//3eZOi8JEyo6V/93/3v/e/9//3//f/9//3//f/9//3//f/9//3/+f/9//3//f/9//3//f/9//3//f/9//3//f/9//3//f/9//3//f/9//3//f/9//3//f/9//3//f/9//3//f/9//3//f/9//3//f/9//3//f/9//3//f/9//3//f/9//3//f/9//3//f/9//3//f/9//3//f/9//3/ff/9//3//f/9//3//f/9//3//f/9//3//f/9//3//f/9//3//f/9//3//f/9//3//f/9//3//f/9//3//f/9//3//f/9//3//f/9//3//f/9//3s0OuoMuEb/b/9z/3P+e/5//3//f/9//3/9f/5//3//f/97/3v/f/9//n/+f/9//3//f/9//3//f/9//3//d9dOEjY0NjxX/2v/b/9r/2//czQ2yQjJDCsdv2//d/9//3//f/9//3//f/9//3//f/9//3//f/9//3//f/9//3//f/9//3//f/9//3//f/9//3//f/9//3//f/9//3//f/9//3//f/9//3//f/97uELsBHEN/Ub/b/97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v6TpAdyQSOId9v/3/+e/9//n//f/9//3v/d99rtkbQKbAhdjoaT/9z/3P/e/97/3//f/9//3//f/9//3//f/9//3//f/9//3//f/9//3//f/9//3d2Ok8NkhU9U/9v/3v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e/97O18sGW4dnl//a/9z/3v+f/57/3//f/9//X/+f/9//3//d/97/3v/f/1//X//f/9//3//f/9//3//f/9//3v/cztXEy6wHbg+31//a/93/3e/a64phggrHXxn/3v/e/9//3//f/9//3/+f/9//3//f/9//3//f/9//3//f/9//3//f/9//3//f/9//3//f/9//3//f/9//3//f/9//3//f/9//3//f/9//3//f/93NTLuANUd32f/d/57/n/+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d0QgkRrym/a/93/3//f/9//3/+f/97/3v/d/93nV91Oo8ZTRXYRt9n/3P/d/93/3//f/9//3//f/9//3//f/9//3//f/9//3//f/9//3//f/9/nmsVKnENTg24Qv9z/3/ed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e/97VD7qDBMyfVv/b/97/3v/f/9//n/+f/9//3//f/9//3//f/9//3//f/5//3//f/9//3//f/9//3//f/9//3v/dxpT0SVuFVUuG0//d99z/3uVSq8tU0K+c/9//3//f/9//3//f/9//3//f/9//3//f/9//3//f/9//3//f/9//3//f/9//3//f/9//3//f/9//3//f/9//3//f/9//3//f/9//3//f/9//3//f79rkhntALk632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O2Thlb/3v/f/9//3//f/9//n//f/9//3//e/97/3N9X7dCryHxLdhO32//e/97/3v/f/9//X/+f/1//3//f/9//3//f/9//3//f/9//3//f/97v2e4Qk0VLBH6Tv9z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/9zEjLqDFU232v/c/97/3//f91//n//f/9//3//f/9//3//f/9//n//f/9//3//f/9//3//f/9//3//e/93/3f/c1xbEy5uFY8Zt0b/d/93/3v/d/97/3v/f/9//3//f/9//3//f/9//3//f/9//3//f/9//3//f/9//3//f/9//3//f/9//3//f/9//3//f/9//3//f/9//3//f/9//3//f/9//3//f/9/3nv/e9pKzABQDblC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//3v/f/97/3//f/9//3//f/57/3//e/97/3f/d99vtkawKREyMjp0QvhW/3f/f/5//n/+f/5//3//f/9//3//f/9//3//f/9//3//f/97/3caU48hTBW3Rv9z/3v/f/9//n/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79rjyVuHXU+/2//c/97/3//f/5//3//f/9//3//f/9//3/+f/9//3//f/9//3//f/9//3//f/9//3//f/9//3v/d79nlz4sFQsRnmP/c/93/3v/e/97/3//f/9//3//f/9//3//f/9//3//f/9//3//f/9//3//f/9//3//f/9//3//f/9//3//f/9//3//f/9//3//f/9//3//f/9//3//f/9//3//f/9//3v/by0RLwVPCX9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v/f/9//3//f/9//3//f/9//3//f/9//n//f/9//3//e/97/3v/e/97/3M6V1Q6riWvJdAtXGO+c/9//3//f/9//3//f/9//3//f/9//3//f/9//3//f/9//3s7W48hCw11Ov9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f/d3xjbiEsFdlG/2//e/9//n//f/9//3//e/9//3/+f/5//3//f/9//3//f/9//3//f/9//3//f/9//3//f/97/3f/d79nlkILEXY+/3P/d/93/3v/f/9//3//f/9//3//f/9//3//f/9//3//f/9//3//f/9//3//f/9//3//f/9//3//f/9//3//f/9//3//f/9//3//f/9//3//f/9//3//f/9//3/+f/9//3e3Qu0ADwE2Jl1T/3f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+f957/3//f/9//3v/f/93/3f/c99v2U7xMdApEzaWRltf32//e/9333P/e/9//3//f/9//3//f/9//n//f/97/3dcW48d6gg0Mp5j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//e/hSbR1vGTxT/3f/e/97/3//f/9//3//f/9//n//f/9//3//f/9//3//f/9//3//f/9//3//f/9//3//f/9//3v/e79rkB1uGf9z/3f/f/9//3+9e/9//3//f/9//3//f/9//3//f/9//3//f/9//3//f/9//3//f/9//3//f/9//3//f/9//3//f/9//3//f/9//3//f/9//3//f/9//3//f/9/3nv/f/9//3PTHVEFcgkWIhxTv2v/e/97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5//n//f/9//3//f/97/3v/d/93/3N9X7hC8iVvGfMpuUafY/9z32//d/93/3v/f/93/3//e/9//3//f/97/3ddX/MpDAl3Nn5X/2//c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3VC7AyxIfpS/3v/e/9//3//f/9//3//f/9//3//f/9//3//f/9//3//f/9//3//f/9//3//f/9//3//e/9//3v/d3c60iV9X/93/3v/f/9//3/+f/9//3//f/9//3//e/9//3//f/9//3//f/9//3//f/9//3//f/9//3//f/9//3//f/9//3//f/9//3//f/9//3//f/9//3//f/9//3//f/9//nv/f/97XlNQBVIBkw1vEbhC/2//d/9z/3f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9//3//f/9//n//f/9/33v/f/9//3//f/9//n//f/9//3//f/9//3//f/97/3v/d/93/2//b99nPFNVNtEljyGPIa8ldT6VQp5j/3P/c/93/3f/d/93/3f/e/9z/3OfX9IdDQG6Ov9n/3P/e/9//X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5dGTRVvHTxX/3P/d/9//3//f/9//3//f/9//3//f/9//3//f/9//3//f/9//3//f/9//3//f/9//3//f/9//3+eX7AduEb/d/9//3//f/5//3/+f/9//3//f/9//3//f/9//3//f/9//3//f/9//3//f/9//3//f/9//3//f/9//3//f/9//3//f/9//3//f/9//3//f/9//3//f/9//3//f/97/3//f/9z0h2UDZMFkg2REXcy/2f/b/9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c31ft0bQJa8djxmRGRQmmTY9S35T32v/b/93/3P/c/9v/2u/W1AJkBF+U/9v/3v/f/1//H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dGThWQGVxX/2//e/9//3//f/9//3//f/9//n//f/9//3//f/9//3//f/9//3//f/9//3//f/9//3//f/9//2szLlQ232//e/9//3//f/5//3//f/9//3//f/97/3//f/9//3//f/9//3//f/9//3//f/9//3//f/9//3//f/9//3//f/9//3//f/9//3//f/9//3//f/9//3//f/9//3v/e/9//3//c15Xkg20CXkmmy6yEXYu/2f/c/97/3//f/9//3//f/9//3//f/9//3//f/9//3//f/9//3//f/9//3//f/9//3//f/9//3//f/9//3//f/9//3//f/9//3//f/9//3//f/9//3//f957/3//f/9/3nv/f/9//3//f/9//3//f/9//3//f/9//3//f/9//3//f/9//3//f/9//3//f/9//3//f/9//3//f/9//3//f/9//3//f/9//3//f/9//3//f/9//3//f/9//3//f/9//3//f/9//3//f/9//3//f/9//3//f/9//3//f/9//3//f/9//3//f/9//3//f/9//3//f/5//3//f/9//3//f/9//3//f/9//3//f/9//3//f/9//3//f/9//3//f/9//3//f/9//3//f/9//3//f/97/3v/d99v/3PfZ/tKVjLTHbEVbw1vEbAhEjJUOpZCGku/X79bn1M1Jk4Nljr/b/97/3+7e/1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xQy6wRwGX5b/3f/f/9//3//f/9//3//f/9//3//f/9//3//f/9//3//f/9//3//f/9//3//f/9//3//f/9zlz6wJTtb/3v/e/9//3//f/9//3//f/9//3//f/9//3//f/9//3//f/9//3//f/9//3//f/9//3//f/9//3//f/9//3//f/9//3//f/9//3//f/9//3//f/9//3//f/97/3f/f/9//3v/cxUmcQWaJp9LWCKyFRQmn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97/3v/d/9z/3PfZ1xX2UoRMtAtjyFNEXAR0xkVIvMhbxUsEZZG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u/Z9Eh7ATSIb9n/3v/f/9//3v/f/97/3/+f/9//3//f/9//3//f/9//3//f/9//3//f/9//3//f/9//3//bxpPTBX5Tv93/3v/f/9//3//f/9//3//f/9//3//f/9//3//f/9//3//f/9//3//f/9//3//f/9//3//f/9//3//f/9//3//f/9//3//f/9//3//f/9//3//f/9//3//d/93/3//f/9//3s8T7IVkglfQ/9bdy5vEbAlO1v/d/97/3v/e/9//3//f/9//3//f/9//3//f/9//3//f/9//3//f/9//3//f/9//3//f/9//3//f/9//3//f/9//3//f/9//3//f/9//3//f/9/vXP/e/9//3//f/9//3//f/9//3//f/9//3//f/9//3//f/9//3//f/9//3//f/9//3//f/9//3//f/9//3//f/9//3//f/9//3//f/9//3//f/9//3//f/9//3//f/9//3//f/9//3//f/9//3//f/9//3//f/9//3//f/9//3//f/9//3//f/9//3//f/9//3//f/9//3//f/9//3//f/9//3//f/9//3//f/9//3//e/9//3v/f/9//3//f/9//3//f/9//3/+f/9//n//f917/n/+f/9//n//f/9//3//f/9//3v/d/9z/3f/d/93/3v/e79nXVfaPrk6Vi7zKdEpdUa+c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a7EhDAkUMp9n/3v/d/97/3//f/9//3//f/9//3//f/9//3//f/9//3//f/9//3//f/9//3//f/9//3NcV0wZ2Er/e/97/3//f/9//3//f/9//3//f/9//3//f/9//3//f/9//3//f/9//3//f/9//3//f/9//3//f/9//3//f/9//3//f/9//3//f/9//3//f/9//3//f/9//3//e/9//n//f/53/3f6Qi8BWSb/Y/9rdj6OIUwVO1f/d/93/3v/d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9//3/+f/5//3//f/9//3v/e/9z/3P/b/9z/3P/e993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O/Y7EhTRHzKV1b/3f/e/9//nv/f/9//3//f/9//3//f/9//3//f/9//3//f/9//3//f/9//3//f/9vfFtMFdhO/3f/e/9//3//f/9//3//f/9//3//f/9//3//f/9//3//f/9//3//f/9//3//f/9//3//f/9//3//f/9//3//f/9//3//f/9//3//f/9//3//f/9//3//f/97/3//f/9//n//f/93/2v1IQ0BG0v/b/9zlkaPGY8Z2Ebfb/93/3v/d/9//3//f/9//3//f/9//3//f/9//3//f/9//3//f/9//3//f/9//3//f/9//3//f/9//3//f/9//3//f/9//3//f/97/3tbZ99z/3v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//3/+f/5//X/+f91//n//f/9//3v/e/53/3f/d/97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/XzUqTw3zJVxX/3v/f/57/3//f/97/3//f/9//3//f/9//3//f/9//3//f/9//3//f/9//3//dxpTTBk6V/97/3f/f/9//3//f/9//3//f/9//3//f/9//3//f/9//3//f/9//3//f/9//3//f/9//3//f/9//3//f/9//3//f/9//3//f/9//3//f/9//3//f/9//3//f/5//3//f/1//3//e/9zPU8MAa8hvmv/f/93XVPyHdAht0bfb/93/3v/e/9//3//f/9//3//f/9//3//f/9//3//f/9//3//f/9//3//f/9//3//f/9//3//f/9//3//f/9//3//f/9//3v/e/97Kh2uLTp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n/+f/1//X/de/9/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O/XzUuThHyKfhW/3//f/97/3f/e/9//3//f/9//3//f/9//3//f/9//3//f/9//3//f/9//3P4TkwZnWP/d/97/3v/f/9//3//f/9//3//f/9//3//f/9//3//f/9//3//f/9//3//f/9//3//f/9//3//f/9//3//f/9//3//f/9//3//f/9//3//f/9//3//f/9//3//f/9//3/+f/9//3v/d99j8iErEbdG/3f/d/9n31/yJdAhEy47V/93/3v/f/9//3//f/9//3//f/9//3//f/9//3//f/9//3//f/9//3//f/9//3//f/9//3//f/9//3//f/9//3//f/9//3v/e3NGxxQqHRlb/3f/f/97/3//f/9//3//f/9//3//f/9//3//f/9//3//f/9//3//f/9//3//f/9//3//f/9//3//f/9//3//f/9//3//f/9//3//f/9//3//f/9//3//f/9//3//f/9//3//f/9//3//f/9//3//f/9//3//f/9//3//f/9//3//f/9//3//f/9//3//f/9//3//f/9//3//e/9//3//f/9//3//f/9//n//f/9//3//f/9//3//f/97/3//f/9//3//f/9//3//f/9//3//f/9//3//f/9//3v/f/9//3//f/9//3//f/97/3//f/9//X/9f/1//n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dOTB1MHdhO/3P/b/9v/3P/f/9//3//f/9//n//f/5//3/+f/9//3//f/97/3//e/9ztkKvJf9z/3//e/9//3//f/9//3//f/9//3//f/9//3//f/9//3//f/9//3//f/9//3//f/9//3//f/9//3//f/9//3//f/9//3//f/9//3//f/9//3//f/9//3//f/9//3//f/9//3//f/9//3v/c/pGTRGwId9r/3P/d/9z/2OXNo8RkBnZSt9v/3//f/9//n//f/9//3//f/9//3//f/9//3//f/9//3//f/9//3//f/9//3//f/9//3//f/9//3//f/9//3//f/9//3//f3RGTCFNHVU6nl//b/9z/3v/f/9//3//f/9//3v/e/9//3/+f/1//n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lWsCltHRIufVv/a/9v/3v/f/9//3/+f/9//n/9f/5//3//f/9//3//f/9//3//bxIu8TH/d/97/3//f/9//3//f/9//3//f/9//3//f/9//3//f/9//3//f/9//3//f/9//3//f/9//3//f/9//3//f/9//3//f/9//3//f/9//3//f/9//3//f/9//3//f/9//3//f/9//3//f/97/3OeX48ZThG4Qv93/3f/e/9n32PZPtEhbhl1On1j/3v/e/9//3/+f957/3//f/9//3//f/9//3//f/9//3//f/97/3//e/9//3//f/9//3//f/9//3//f/9//3//f/9//3f/e55nEzIsEdEhGkv/a/93/3//f/9//nv/f/97/3v/e/9//X/9f/5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vVDoLEU0VuD6eX/9z/3f/e/97/3//f/9//3//f/9//3/ef/9//3//f/9/v2dMFbdG/3f/f/9//3//f/9//3//f/9//3//f/9//3//f/9//3//f/9//3//f/9//3//f/9//3//f/9//3//f/9//3//f/9//3//f/9//3//f/9//3//f/9//3//f/9//3//f/9//3//f/9//3//f/97/2+4Qk0R0SXfa/97/3v/f/97/3dbW9AlCw1VNt9j/3P/c/93/3v/f/9//n/+f/9//3//f/9//3//f/9//3//f/9//3//f/9//3//f/9//3//f/9//3//f/9//3//f/9//3v/e99v2EYMEU0RuEL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99vdT6OHU0Vbxn6Sn5f32//d/93/3v/e/97/3//f/9//3//f/9//3//e1Q6CxFbX/97/3v/f/9//3//f/9//3//f/9//3//f/9//3//f/9//3//f/9//3//f/9//3//f/9//3//f/9//3//f/9//3//f/9//3//f/9//3//f/9//3//f/9//3//f/97/3//f/9//n/+f/9//3//d/9z32sULk0VuEr/d/9//3//f/9//3u/Z7dC0iGxHfpG32P/b/93/3f/f/5//n/+f/9//3//f/9//3//e/9//3//f/9//3//f/9//3v/f/9//3//f/9//3//f/9//3//e/97/3f/e/9zGlOPHesIdTq+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vmeWQk0VThGyGXc2PE/fY/9v/3P/c/9333P/e/93/3P/d/97nWcsFdEp/3f/e/9//3//f/9//3//f/9//3//f/9//3//f/9//3//f/9//3//f/9//3//f/9//3//f/9//3//f/9//3//f/9//3//f/9//3//f/9//3//f/9//3//f/9//3//f/9//3//f/9//n//f/9//3v/d/9zXFtuGa8l32//e/1/3H/9f/9//3v/bxtLkBVvDXgyn1//b/93/3//f/9//3//f/9//3//f/9//3//f/9//3//f/9//3//f/97/3v/f/9//3//f/9//3//f/9//3//f/9//3f/e/93XF+PIQsNVTbfa/93/3v/f/9//n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N9W04RjxFuDU0NTRESKtdCfFf/b/9v/2//b/9r/2/fYzMyLBUaU/93/3v/f/9//3//f/9//3//f/9//3//f/9//3//f/9//3//f/9//3//f/9//3//f/9//3//f/9//3//f/9//3//f/9//3//f/9//3//f/9//3//f/9//3//f/9//3v/f/9//3/+f/5//n//f/97/3vfb/9zbR1MGflS/3u7e/x//X//f/97/3ffZ59bdzKQFW8V2Ub/c/97/3v/f/9//3//f/9//3//f/9//3//f/9//3//f/9//3//e/97/3//f/9//3//f/9//3//f/9//3//f/9/33P/e/93v2cTKiwNEy7/c/97/3/+f/5//3//f/93/3v/e/9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97/3v/c/9rW1dTMo4ZSw2OFdAd+UJbT79b31//X59TlzItCXY+32//e/97/3//f/9//3//f/9//3//f/9//3//f/9//3//f/9//3//f/9//3//f/9//3//f/9//3//f/9//3//f/9//3//f/9//3//f/9//3//f/9//3//f/9//3//f/9//3//f/9//3/+f/9//n//f/9//3f/d9Et6hAzOv93/3/+f/5//3//f/9//3v/d/93Gk+wIU0VVTqeY/9z/2//d/97/3//f/9//3//f/9//3//f/9//3//f/9//3//f/9//3//f/9//3//f/9//3/ee/9//3//f/9//3//f/9332uwISwNuEL/c/97/3/+f/9//3//f/97/3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/3P/azpXEi5MESwRbhUsDW0RsBVuDS0F0R2eX/97/3v/f/9//3//f/9//3//f/9//3//f/9//3//f/9//3//f/9//3//f/9//3//f/9//3//f/9//3//f/9//3//f/9//3//f/9//3//f/9//3//f/9//3//f/9//3//e/9//3//f/5//n/+f/5//3//f/97/3cTOskMjiX/d/97/3//f/9//3//f/97/3//d/93v2uWQm4d0CG4Pp5f/2//d/97/3//f/9//3//f/9//3//f/9//3//f/9//3//f/9//3//f/9//3//f/9//3//f997/3//f/9/3nf/e/9znl+QGSwJ+kr/d/97/3/+f/9//3//f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291RvEtbiFuHdApVDY7U/9v/3f/e/9//3//f/9//3//f/9//3//f/9//3//f/9//3//f/9//3//f/9//3//f/9//3//f/9//3//f/9//3//f/9//3//f/9//3//f/9//3//f/9//3//f/9//3//f/9//3//f/9//3//f/5//3//f/9//3//f/97+VKOJZZK/3f/f/97/3//f/9//3//f/5//3//f/9//3edYzQysBmQGdlCv1//c/97/3//f/9//3//f/9//3//f/9//n//f/9//3//f/9//3//f/9//3//f/9//3//f/9//3//f/9//3//f/9z+0qQEU8Nflf/e/9//n/9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e/93/3v/d/97/3f/d/97/3//f/9//3//f/9//3//f/9//3//f/9//3//f/9//3//f/9//3//f/9//3//f/9//3//f/9//3//f/9//3//f/9//3//f/9//3//f/9//3//f/9//3//f/9//3//f/9//3//f/9//3//f/5//3//f/9//3//f/93nmv/c/93/3v/f/97/3//f/9//n//f/5//3//f/97/3P/cxtP0SFuFfElt0K+a/93/3//e/9//3//f917/n/+f/9//X/+f/9//3//f/9//3//f/9//3//f/9//3//f/9//3//f/9//3//e99n0h1PCZg2/2//f/5//X/+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97/3v/d/9//3//f/9//3//f/9//3//f/9//3//e/97/3v/e99vuEbyLW4Z0CUZT/9v/3f/d/93/3//f/9//n/9f/5//n//f/9//3//f/9//3//f/9//3//f/9//3//f/9//3//f/9//3//c/pCLgWyFTxP/3f/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+f/9//3//f/9//3//f/9//3//f/9//3//f/9//3//f/9//3//f/9//3//f/9//3//f/9//3//f/9//3//f/9//3//f/9//3//f/9//3//f/9//3//f/9//3//f/9//3//f/9//3//f/9//3//f/9//3//f/9//3//f/9//3v/e/97/3//e/9//3//f/9//3//f/9//3//f/9//3//f/97/3v/e/93v2u4RtAhTBEyLltX/3f/e/9//3//f/9//3/+f/9//3//f/9//3//f/9//3//f/9//3//f/9//3//f/9//3/+f/9//3f/azYqcBEUKv9z/3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v/e/97/3//f/9//3//f/5//n/9f/9//3//f/9//3/+f/9//3//f/9//3//f/9//3//f/9//3//f/9//3//f/9//3//f/9//3//f/9//3//f/9//3//f/9//3//f/9//3//f/9//3//f/9//3//f/9//3//f/9//3//f/9//3//f/9//3//f/9//3//f/9//3//f/9//3//f/9//3//f/9//3//f/9//3//f/9//3//f/9//nv/f/97/3edY3Q2jRnxJbZC/3f/e/9//3//f/9//3//f/9//3//f/9//3//f/9//3//f/9//3//f/9//3//f/9//3/de/9//3ffZ7EdkBX7Rv93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e/97/3v/f/97/3//f/9//n//f/5//3//f/9//3//f/9//3/+f/9//3//f/9//3//f/9//3//f/9//3//f/9//3//f/9//3//f/9//3//f/9//3//f/9//3//f/9//3//f/9//3//f/9//3//f/9//3//f/9//3//f/9//3//f/9//3//f/9//3//f/9//3//f/9//3//f/5//3//f/9//3//f/9//3//f/9//3//f957/3//f/9//3//e/93/3f/b51fdTavITMy+E6+a/97/3v/e/93/3//f/9//3//f/9//3//f/9//3//f/9//3//f/9//3//f/5//3//f/97/2/ZQk8NsRnfZ/93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ff957/3//f/9//3//f/9//3//f/9//3//f/9//3//f/9//3//f/9//3//f/9//3//f/9//3//f/9//3//f/9//3//f/9//3//f/9//3//f/9//3//f/9//3//f/9//3//f/9//3//f/9//3//f/9//3//f/9//3//f/9//3//f/9//3//f/5//3//f/9//3//f/9//3//f/9//3//f/9//3//f/9//3//f/97/3//d/9vGk/RJa8ZEib5Rv9v/3f/f/9//3//f/9//3//f/9//3//f/9//3//f/9//3//f/9//3//f/9//3//f/9//29WLk8NXU//b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n//f/9//3//f/9//3//f/9//3//f/9//3//f/9//3//f/9//3//f/9//3//f/9//3//f/9//3//f/9//3//f/9//3//f/9//3//f/9//3//f/9//3//f/9//3//f/9//3//f/9//3//f/9//3//f/9//3//f/9//3//f/9//3//f/9//3//f/9//3//f/9//3//f/9//3/ee/9//n//f/9//3//f/9//3//f/9//3//f/9//3//f/9//3//f/9//3//f/97/3v/d/9z32eWOkwRbRVUNltb33P/f/9//3//f/9//3//f/9//3//f/9//3//f/9//3//f/9//n/9e/5//n//e/9zG0tvEZc2/2v/d/9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eZ1Q+TRltGdhK/3P/f/9//3//f/9//3//f/9//3//f/9//3//f/9//3//f/5//Xv/f/93/3f/c99jjxkSLv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31jdT7QKfEtdEJcY/97/3v/e/9//3//f/97/3//f/9//3//f/9//3/9e/5//nv/e/93/3Pfa20Zjh3fa/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fV+WPpAZshmYNp9b/2//b/93/3f/f/9//3/+f/5//X/9f/1//n//f/9//3//f/97/3cRMkwZnm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/97/3f/d/93/289S1cqcA2xFbc632P/b/93/3f/e/97/3/+f/1/3Hvce/5/33/ff/9//3/fd/938jUsGZ9n/3f/e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2/fY/pC0SFtFa8dlj46U/9z/3P/d/93/3f/d/97/3v/f/9//3//f/9//3f/e1VCLBme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v/f/9/3nved/9//3v/e/9v/2//b99nt0KOHSsRrh3xKdhGvmP/c/9v/3P/b/9z/3f/f/97/3f/d/93/3NVPgoRfm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97/3//f/9//3//e/9//3cZU88lryFuGbAZ8yF3LrkyPkOfU79f/2v/a/9r/2//a35b0SFuGb5j/3f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f/97/3f/d79nlz6QGbEZshVwCU8FkBGOFa4ZMSYRJnQyljbxIUwNESr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93329cW/lKlj5UNvEpESbvHfAdzxmuFWwNjhWvHd9n/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v/f/97/3v/d/97/3f/d/9v/2/fY3xX+Er4SltX/2v/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/9//3//f/9//3//f/9//3//f/9//3//f/9//3//f/9//3//f/9//3//f/9//3//f/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957/3//f/9//3//f/9//3//f/9//3//f/9//3//f/9//3//f/9//3//f/9//3//f/9//3//f/9//3//f/9//3//f/9//3//f/9//3//f/9//3//f/9//3//f/9//3/ee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/f/9//3//f/9//3//f/9//3//f/9//3//f/9//3//f/9//3//f/9//3//f/9//3//f/9//3//f/9//3//f/9//3//f/9//3//f/9//3//f/9//3//f/9//3//f/9//3//f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13/nv+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PQAAAB2AAAAAAAAAAAAAAD1AAAAdw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Chairman</DelegateSuggestedSigner>
          <DelegateSuggestedSigner2>Garegin Baghramyan</DelegateSuggestedSigner2>
          <DelegateSuggestedSignerEmail/>
        </SignatureInfoV1>
      </SignatureProperty>
    </SignatureProperties>
  </Object>
  <Object Id="idValidSigLnImg">AQAAAGwAAAAAAAAAAAAAAP8AAAB/AAAAAAAAAAAAAABAIwAAqxEAACBFTUYAAAEAMDkCAKM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DA8AQMQNAAAEABIRyQ0AAAAAAAAAAFMAaQBnAG4AYQB0AHUAcgBlAEwAaQBuAGUAAADtpCdmKaQnZlCvHwTE3l5moFEWZwAABABMvxgAThItZpCmnwNTQidmaxItZjvqQ2HkvxgAAQAEAAAABADAwMkNgOgLDwAABABIvxgAAAAwZgDPsgwAA8kN5L8YAOS/GAABAAQAAAAEALS/GAAAAAAA/////3i/GAC0vxgAXucwZlNCJ2Zo5zBmw+pDYQAAGACQpp8DwL3ZAwAAAAAwAAAAyL8YAAAAAADtYSZmAAAAAIAELAAAAAAAoKwfBKy/GACSYCZmdL7ZA2fAGABkdgAIAAAAACUAAAAMAAAABAAAABgAAAAMAAAAAAAAAhIAAAAMAAAAAQAAABYAAAAMAAAACAAAAFQAAABUAAAACgAAADcAAAAeAAAAWgAAAAEAAAAAAA1CVVUNQg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ved/97/3//e/9/3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v/e/93/3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e/97Ol8SOq8ttk7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dzM+jyUsFUwdv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39VOsoE7ARPFVxf/3v/f/9//3//f/9//3/ee/9//3//f/9//3//f/9//3//f/9//3//f/9//3//f/9//3//f/9//3//f/5//3//f/9//3//f/9//3//f/9//3v/f/x//H//e99v/2//d/97/3/9f/5//3//f/97/3//e/9//n//f/9/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2+xIQ0F7AR2Pv97/3//f/9//3//f/9//3//f/9//3//f/9//3//f/9//3//f/9//3//f/9//3//f/9//3//f/9//3//f/9//3//f/9//3//f/9//3//f/9//3/9f/17W18SLjQuv2P/f917/n/+f/9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e/93XVsNDcsEbx3/c/97/3//f/97/3//f/9//3//f/9//3//f/9//3//f/9//3//f/9//3//f/9//3//f/9//3//f/9//3//f/9//3//f/9//n//f/9//3/+f/9//3v/dxxPcREOBdtC/3P/f/9//3//f/9//3//f99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e/9zVjbrBC0RG1P/e/9//3//f/9//3//f/9//3//f/9//3//f/9//3//f/9//3//f/9//3//f/9//3//f/9//3//f/9//3//f/9//3//f/9//n//f/5//n/+f/9//3e/X7MZDwFxFd9v/3v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v/e79nTRUMCdIl/2//d/97/3//f/9//3//f/9//3//f/9//3//f/9//3//f/9//3//f/9//3//f/9//3//f/9//3//f/9//3v/f/97/3//f/9//3//f/5//3//f/97/281Lu0ELg2e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d3Y+DQlODV1T/2//e/9//3//f/9//3//f/9//3//f/9//3//f/9//3//f/9//3//f/9//3//f/9//3//f/9//3//e/9//3v/d/93/3//f/9//3//f/9//3v/e/9vXVMuDesEdjr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f/b3AVLwn0IT1T/3P/f/9//3//f/9//3//f/9//3//f/9//3//f/9//3//f/9//3//f/9//3/9f/5//n//f/9//3//e/93/3P/d/9z/3P/c/9z/3P/c/9z/2//Z/9n9B0tBW4Rflv/c/97/3v/f/9//3/+f/5//n//f/5//3/+f/5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d3Nu0ADgFYMr9n/3v/f/5//3//f/9//3//f/9//3//f/9//3//f/9//3//f/9//3//f/9//n/+f/5//3//f/9//3v/c99rfV87U/lK+Uq4QpY+VDZ2OnY62UJ4NrIVLwUvCVYy/3P/c/97/3v/f/9//3/+f/9//n//f/9//3/+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1//n/+f/97n1twDS8BcA2XQv933nf/f/9//n//f/9//3//f/9//3//f/9//3//f/9//3//f/9//3//f/9//3//f/9//3v/d1xbuEZuGW4VThFODS0NThEtEU4V7AxwGe4IURXOAO4AEAUwCRcqNjI9V79n32//d/93/3v/f/9//3//f/9//3//f/9/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3//e/9vVi5RCVAFVjL/c/9//3//f/9//3//f/9//3//f/9//3//f/5//3//f/9//3//f/9//3//f/9//3v/d/9zt0qwIeoIThWPGRMqVTKXOpc6lz53PvxSu0qaRppCFi7uBM4AzwAQAVENUBFwGfMt2Uq/Y/9z/3v/f/9//3v/e/9//3//f/9//3//f/53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X/+f/5//3//cxxLLwUOAZEVPVP/d/9/3nv/f/9//3//f/9//3//f/9//3//f/9/3nv/f/9//3//e/97/3P/b/9vO1OQISwRDBGwJZ9j32//c/93/3f/d/93/3v/f/97/3v/e79rNjIwCXIJUgXcNjYq0yFvEU4NkRVWLl1X32v/b/9z/3P/d/93/3ved/9//3//f/5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n/+f/9//3ufX3ERDgFxDRUq/3f/e/9//3//f/9//3//f/9//3//f/9//3//f/9//3//f/97/3//d/9v/2u5Po8ZbhWPHfpO/3P/d/93/3v/e/9//3v/f/9//3/fe/9//3//e/pKcBEvAdUVn0//Y79bPE80LrAZTQ1vERMm+kaeX/9v/2//d/93/3//e/9//3/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n//f/97/3MVKlAJcQmREf9r/3f/f/5//3//f/9//3//f/9//3//f/9//n//f/9/33f/d/93/3N/V9MdTg1OEXU6/2//d/97/3v/e/9//3//f/9//3//f/97/3v/e/9//3f/bzUqTwUuAZgy/2v/c/93/3e8axhP0CGwFW4RsBnyIZY2XFP/a/9z/3f/f/9/33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932kZPCVEFcQn/Y/9z/3/+f/9//3//f/9//3//f/9//3//f/9//3//f/97/3f/expTLg1QEU4NuD7/c/93/3v/e/9//3//f/9//3//f/9//3//e/97/3//e/97/3M8S7EVLQGxFb9j/3f/f/5//3//d/9vfVe3PhMqsB1OEY8Z0SGXPn1f/3f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35fshkQAVEF/EL/b/97/n//f/9//3//f/9//3//f/9//3//f997/3v/d/932E6wIQwN8yV+X/9z/3f/f/97/3//f/9//n//f/9//3//f/9//3//f/5//3//f/97n182Jg8BUA2YPv9z/3v/f/97/3//e/97/3v/d55j2EbRIS4NkBXTIVYu+0afW/9r/2v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d3c2UgkxATcm/2v/e/5//3//f/9//3//f/9//3//f/9//3//f/97/3sZV20d6ghWNp9f/3P/d/97/3//f/9//3//f/9//3//f/9//3//f/9//3//f/5//3//f/9z20K0ERABLg2fY/9//3//f/9//3//f/9//3//f/93/2+fX5g6sh1ODW8R0R0TJjtL/2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efX3INUgWzEftC/3P/f/5//3//f/9//3//f/9//3//f/9//3//f/93VD7pCCwRn1//a/9v/3P/c/93/3f/f/97/3//f/9//3//f/5//n//e/97/3//f9x//X/fd79jkwlzATAFPU//e/9//3//f/9//3//f/9//3//f/97/3//e/9zXF+WPo8ZTRFvEdIhdzZ+W/9v/3P/c/97/3v/f/9//3//f/9//3v/f/97/3v/e/9//3v/f/9//3//f/9//n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/2/1HTABcgn0Hd9n/3v/f/5//3//f/9//3//f/9//3//f/9//3//e/hSsCVuGfIpMzK3Rnxf/3P/c/97/3v/f/97/3//f/9//3//f/9//3//e/9//3/9f9x//3//b3kmlAVyCXcy/3f/f/9//3//f/9//3//f/9//3//f/9//3//f/97/3f/c11XdjaxGS4JLQ3yJdlGv2f/c/93/3v/e/97/3//f/9//3f/e/97/3v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5//3//e/9z2z5QBVAFcQ08T/9z/3//f/9//3//f/9//3//f/9//3//f/9//3v/e51nXFu2RhIybR2vJVM6GVeea/93/3f/e/97/3v/d/97/3v/f/97/3//f/5/3H/9f/9//3P9PpMJLwGxFVxb/3v/f/9//3//f/9//3//f/9//3//f/9//3//e/97/3f/d/9v32v6ShMqDAksDZAdNS65Ql5b/2//d/93/3v/f/9//n/+f/1//X/9f/5//3//f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c/9n9CEvAbIRVy6/Y/9//3//f/9//3//f/9//3//f/9//3//f/9//3v/d/93/3f/c99vGltUQq8pzy3xNfhSnmv/e/93/3v/e/97/3v/f/97/3/+f/5//n//f/9zn1fTFS8BcA13Ov93/3//f/9//3//f/9//3//f/9//3/+f/9//3//e/9//3v/e/9z/3P/b79juULRIS0NThFvGfIp2Ea/a/93/3//f/9/3Xfce/x//n/+f/9//3//f/97/3//e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P/b/tGDgGSCZMNmTb/b/97/3v/f/9//3//f/9//3//f/9//3//e/97/3v/e/97/3//e/9//3vfc/hSMz5MHa8pEjLYSn1f/2//c/9z/3f/f957/n//f/9//3v/c/9rNSpwCZENsRWfX/97/3//f/9//3//f/9//3//f/9//3//f/9//3/ee/9//3//f/97/3//e/9332+/Z5Y+bhlNEW4VsB01MtlGnmP/b/93/3v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e/Y7IVMAHWEbQRnl//d/97/3v/f/9//3//f/9/3n//f/9//3//f/9//3//f/9//3//f/9//3v/e/9332+3StApbh3QJXU+nV//c/93/3v/f/9//3//e/97/3P/c7g+9RlQAXEFdzL/e/9//3//f/9//3//f/9//3//f/9//3//f/9//3//f/9//3//f/9//3//f/97/3f/d/9vn2N2OpAZLQ1OEbEduUK/Y/93/3f/e/97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+f/9//3//f/97/3//f/9//n//f/97/3N3MlEF1g2UCbg6/3P/c/93/3v/f/9//3//f/9//3//f/9//3//e/9//3//f/9//3//f/9//3v/e/93/3v/c31jdT7QJbAlMzY6W51r/3v/f/97/3v/d/93/3O/XxUecQFyAbMVn2P/f/9//3//f/9//3//f/9//3//f/9//3//f95//n/+f/9//n//f/9//3/+f/9//3v/f/97/3ffa31bVjJvEU8J1BmyGbk6n1v/b/9z/3f/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9//3//f/9//3//f/9//n//f/93+0ZxCZUFlAU1Jv9n/3P/d/9//3//f/9//n//f/9//3//f/9//3//f/9//3//f/9//3//e/9//3v/f/97/3v/c/93/3NcWzI2MjZSPrVOOl//c/93/3f/c/93/294KtUJlAGTCTxP/3v/f/9//3//f/9//3//f/9//3//f/9//3//f/9//3//f/9//3//f/5//3//f/9//3//f/97/3f/c/9rv1v8QhUmkRFPDZAVNC5cV/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5//3//f/9//3v/f/9//3/+f/5//3//e99nkRF0AfcRkg13Mv9v/3f/e/9//3//f/9//3//f/9//3//f/9//3//f/9//3//f/9//3//f/9//3//f/9//3//e/97/3f/e/9zGFMQNvAxNDbZSn1f/3P/c/9vf0uTBdYFcwHTHb9r/3/+f/5//3//f/9//3//f/9//3//f/9//3//f/9//3//e/97/3v/f/9//3//f/9//n//f/9//3//e/97/3f/d35blzpuFQwNLQ3zJdpCn1vfZ/9v/3P/d/97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5//3//f/9//3//f/9//n/+f/9//3//c5g2lAnXDRca8x1cU/9z/3v/e/9//3//f/9//3//f/9//3//f/9//3//f/9//3//f/9//3//f/9//3//f/9//3//f/9//3v/d/9z/3vfb9lK8inxLVQ6W1u/Y99XtA3WCZQFtBXaRv9//n/+f/9//3//f/9//3//f/9//3//f/9//3//f/9//3v/d/97/3v/f/9//3//f/9//3//f/9//3//f/9//3v/d/9z/29+W3Y2bxVOEW8V0iFVMjxT32v/d/93/3v/e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+f/9//3ffY5INlAVaIrMNVS7/b/93/3v/f/9//3//f/9//3//f/9//3//f/9//3//f/9//3//f/9//3//f/9//3//f/9//3/+f/9//3v/e/93/3v/c99r2E5TOs8pEi77QlgitQmVCTEB9SH/d/9//3//f/9//nv/f/9//3//f/9//3//f/9//3//f/9//3//f/9//3//f/97/3//f/9//3//f/5//n/9f/5//3//f/93/3v/c75nlj6wIQwJcBVvEZAVNS5+U/9n/2//e/9//3v/f/9//3//f/9//nv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+f/9//29XKlEBWh7VEdMZn1v/d/9//3//f/9//3//f/9//3//f/9//3//f/9//3//f/9//3//f/9//3//f/9//3//f/5//3//f/97/3v/e/97/3v/d/97/3f/d9dKVTL0IVAFtQ1zBZMRfl//e/9//3v/f/9//3/fe/9//3//f/9//3//f/9//3//f/5//3//f/9//3//f/97/3//f/9//3//f/5//n/+f917/3//f/97/3//d/93/3OfX3c6kBlODXARkBE1JtlC/2//d/97/3v/e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+f/5//3/+e/97XVOSEZQF9xGSDT1P/3f/f/9//n//f/9//3//f/9//3//f/9//3//f/9//3//f/9//3//f/9//3//f/9//n//f/9//3//f/9//3v/e/9//3//f/97/3f/d/9zn1/THVAFUwUxAbk6/2v/b/93/3f/e/97/3//f/9//3//f/9//3//f/9//X/9f/1//n/+f/9//3//f/97/3//e/9//3//f/9//3//f/9//3/+e/57/3//f/9//3f/d/9z32e3Pm8RLgWyFfMpdjr6Tr9n/2//c/9z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v/f/5//3//f/9zVy5zBdcNkg37Qv93/3//f/9//3//f/9//3//f/9//3//f/9//3//f/9//3//f/9//3//f/9//3//f/9//3//f/9//n//f/9//3//f/9//3//f/97/3f/e99vfluyGdgVVAEOAXcyv1//a/9z/3f/f/97/3//f/9//3//f/9//3//f/5//X/+f/5//3//f/9//3//f/97/3//f/9//3//f/9//3//f/9//3//f/9//3/+f/9//3//e/9z/3P/a15TNCqwGW8VkBnyJbhCfVv/b/9z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+f/5//n//f/9//3//e/9//n/+f/5//3//d15TkwW2CVEFdzLfb/9//3//f/9//3//f/9//3//f/9//3//f/9//3//f/9//3//f/9//3//f/9//3//f/9//3//f/5//n//f/9//n//f/9//3//e/93/3v/f/93FCrXEVwaUgFQBdMZFSq4Qt9n/3f/f/97/3//f/9//3//f/9//3//e/97/3v/f/9//3//f/9//n//f/9//3//f/9//3//f/9//3//f/9//3//f/9//3//f/9//3//f/9//3v/d/93vl8bRxQmbxFODdIhdjYaS79j/2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+f/9//3//f/9//3//f/9//n//f/9//3/fa7MNlAVRBbIVXVf/c/9/3nv/f/9//3//f/9//3//f/9//3//f/9//3//f/9//3//f/9//3//f/9//3//f/9//3//f/5//3//f/9//n//f/9//3v/e/9//3//e/tO9hmdJtcN1RH9Oro6VTJUOnVGOmP/f/97/3//f/9//3//f/9//3v/e/97/3//f/9//3/+f/9//n//f/9//3//f/9//3//f/9//3//f/9//3//f/9//3//f/9//3//f/5//n/+e/9v/2v/a55buD6xIW4VTRGwIRMy2Ep9X/9z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sVIpMJkwnVEfQZn1v/d/9//n/+f/9//3//f/9//n//f/9//3//f/9//3//f/9//3//f/9//3//f/9//3//f/9//3//f/9//3//f/9//3//f/9//3v/e/97/3P/bxQqeS4fN5MFNyb/a/9vvWvYVvA1ril0Pl1b/3P/c/93/3f/f/9//3//f/9//3//f/9//3/+f/9//3//f/9//3//f/9//3//f/9//3//f/9//3//f/9//3//f/9//3//f/9//3//e/97/3v/e/9332/YThIuTBUsES0NsRk0KvpCv1f/a/97/3//f/9//3//f/97/3//e/97/3v/f/9//3//e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XU/TFbQNlAXUET5H/3P/e/9//n//f/9//3//f/9//3//f/9//3//f/9//3//f/9//3//f/9//3//f/9//3//f/9//3//f/9//3//f/9//3//f/97/3//e/97/3PYSrEd3DK0CbMV/Er/d/93/3/fc/hSMjbRJVU2fF//c/97/3//e/9//3//e/97/3//f957/3//f/9//3//f/9//3//f/9//3//f/9//3//f/9//3//f/9//3//f/9//3//f/9//3//f/9//3//f/97/3v/c/9vO1M1Lm4NLAVNCfIdVCpbV51n/3v/e/97/3v/e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vuTaSCZMF1Q14Kv9r/3v/f/9//3//f/9//3//f/9//3//f/9//3//f/9//3//f/9//3//f/9//3//f/9//3//f/9//3//f/9//3//f/9//3//f/97/3v/d/93vmewHbwyvS5QCfQl/2//d/93/3v/d99vGldVPtAp8DGVSnxn/3v/e/97/3v/e/9//3//f/9//3//f/9//3//f/9//3//f/9//3v/f/9//3//f/9//3//f/9//3//f/9//3//f/9//3//f/9//3v/f/97/3v/d/93/2/fZ1xTlzqwHS0JUAnTFZgyf1f/a/9z/3f/f/9//3/+f/5//n/+f/5//3/+e/97/3v/f/9//3/9f/5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c59XUAVyARgakw1/W/93/3//f/9//3//f/9//3//f/9//3//f/9//3//f/9//3//f/9//3//f/9//3//f/9//3//f/9//3//f/9//3//f/9//3//f/97/3v/d/93lzpYIj8/sxFPDRtP/3f/d/93/3//e/97/3ffc/lWETpsIXRGfGP/e/93/3f/f/9//3v/f/9//3//f/9//3//f/5//3//f/9//3//f/9//3//f/9//3//f/9//3//f/9//3//f/9//3//f/9//3//f/97/3//e/97/3f/d/9vv2teU1gq1BFQBW8NEya3Qn1f/3P/f/97/nv/f/9//3//f/5//3//e/9//3//f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b3ARUQV6IvYVdy7/b/97/3/+f/9//3//f/9//3//f/9//3//f/9//3//f/9//3//f/9//3//f/9//3//f/9//3//f/9//3//f/9//3/+f/9//3//e/97/3v/e55fsxEfN5kuTgWxGd9n/3P/e/9//3/+f/9//3v/e75rfGMzOvExVD59Y/93/3f/d/9//3v/f/9//3//f/9//3//f/5//3/+f/9//n//f/9//3//f/9//3//f/9//3//f/9//3//f/9//3//f/9//3//f/97/3//f/9//3//f/9//3f/b59f2UI0LpAZbxWQGfMlFC48U/9v/3P/d/97/3v/f9x7/X/9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N3MlAFmyb+MtQZn1//e/9//3/+f/9//3//f/9//3//f/9//3//f/9//3//f/9//3//f/9//3//f/9//3//f/9//3//f/9//3//f/9//3//f/9/3nv/f/97/3vfb/QdeSafT/QZLgW6Pv9z/3v/f/9//n/9f/9//3//e/93/3d9X3VC0CkSNvhS33P/e/9//3v/f/9//3//f/9//3//f/5//3/+f/9//3//f/9//3//f/9//3//f/9//3//f/9//3//f/9//3/+f/9//3//f/9//3//f/9//3//f/9//3v/d/93/3O/Y9lCFCaQFZAVbxXRIVU2PFPfZ/93/3f/e/5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zG0svBbUJ/zL2FXcu/2//e/9//n/+f/9//3//f/9//3//f/9//3//f/9//3//f/9//3//f/9//3//f/9//3//f/9//3//f/9//3//f/9//3/+f/9//3//f/97/3dWLrINPj/8OjAF0x3fZ/93/3v/f/x//X/df957/3f/d/93/3f/d99v107wNfAxlUa+b/93/3v/e/97/3//e/97/3//f/5//3//f/9//3//f/9//3//f/9//3//f/9//3/ee/9//3//f/9//3//f/9//3//f/9//3//f/9//3//f/9//3/+e/97/3v/e/9z32u3RvEpLQ1ODXAR9B26Mp9X/2//d/9z/3f/e/9//3v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n//f/9//3v/d/9zNC5ODTUq/18UJvMp32f/d/9//3//f/9//3//f/9//3//f/9//3//f/9//3//f/9//3//f/9//3//f/9//3//f/9//3//f/9//3//f/9//3//f/9//3v/e/93VTaQFT5P/2sbRy4FNi7fc/9//3//f/9//3//f/9//3//f/9//3//f/9//3//f/9//3//f/9//3//f/9//3//f/9//3//f/9//3//e/9//3v/e/93/3v/d/933286W3RC8TXQMRE2VEIaW75v/3v/e/97/3v/e/97/3//e/9//3//f/9//3//f/9//3//f/5//3/+f/9//3//f/9//3//f/9//3//f/9//3//e/9//3v/e/97/3/+f/5//n//f/9//3//d/93/3P/b79fGkcTIm4NkBE0Ipk6n1//a/9z/3P/f/9//n/9f/1//X/+f/1//n//f/9//3v/e/97/3//f/9//3//f/9//3//f/9//3//f/9//3//f/9//3//f/97/3//f/9//n/+f/5//3//c59bTwkOAdIh/2/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/fe/9//3//f/9//3//f/9//3//f/9//3u+b24ZcQW8JjketBl/W99z/3//f/5//3//f/9//3//f/9//3//e/97/3v/f/9//3//f/9//n/+f/5//n/9f/1//X/+f/9//3//f/9//3//f/9//3//f/97/3s6WywZXFf/a59XkBEtCTtb/3v/e/97/3f/e/9//n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d/93/3OfY/lK8ilwEfYVOBaaKn9P/2f/b/93/3v/f/9//3//f/9//3//f/9//3//f/9//3//f/9/33NdWy0R0iV+X/93/3v/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39UOnAFtAm9LrUVFy6/a/9//nv+f/5//3//f/9//3//f/9//3//e/9//3//f/9//3//f/9//n//f/5//n/9f/5//n//f/9//3//f/9//3//f/9//3//f/9/vm/xMZY+/2f/Z5kyTg11Pv97/3//e/97/3v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99zn2P1HdQRshGxFVQuO0//b/93/3v/e/9//nv/f/9//3//f/9//3//f/9//3//f/97/3P6Tk4V8y2fZ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+f/5/3X/ef/5//3//f/9//3v/e/93XFtwCVEB3jZbLg8NHVf/e/9//n/+f/9//3//f/9//n/+f/5//n/+f/9//3//f/9//3//f/9//3v/e/93/3f/d/93/3//f/9//3//f/9//3//f/5//3//e/932ErQIfhC/2e/W5AdbhmeY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/3M8VxMurx1uEY8V8yG5Ot9j/2v/b/93/3v/f/5//n//f/9//3//f/5//n//f/9//3cTMk0Vlz7/b/9z/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/97/3v/d/93/3P/c/9reCpxATki3jq0HbMlv2v/e/9//n//f/9//3//f/5//n//f/5//3//f/9//3//f/9//3//f/9//3v/e/93/3f/d/9//n//f/9//3//f/9//3//f/9//3v/d79nsB3xIf9j/280Mk4Rdjb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v/e/9v+krSHXARshXSHbc6v2P/c/97/3//f/5//3//f/9//n//f/5//3//f/97vmczMm4Z+U7/b/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/93/3OeX39bPU9/V15Tf1N/U59b32P/Zx0/tA1SBZ0ynTZxFfpK/3P/d/97/3v/f/9//3//f/9//3//f/9//3//f/9//3//f/9//3//f/9//n//f/5//3/+f/9//3//f/9//3//f/9//3//f/9//3//c1U2ThF/V/9zPFuRGbIZ32f/e/1//n//f/9//3f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e/93/3N9V3Y2sBmQGdEhdjo7U99r/3P/d/9//3/+f/9//3//f/9//3v/c/9zGlNNGY4dXFv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e/97W1uXQlUykBkuCXANcA1wDS4Fbw2QEdIdNSZXJnIFMgW2Eb42lBW6Ov9r/3P/c/97/3v/f/97/3//e/9//3//f/9//3//f/9//3//f/9//3//f/9//n//f/9//3//f/9//3//f/9//3//f/9//3//f/9//3caU5AZuUL/e/93Vy4vCbhC/3f+f/5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v/d/97/3f/c99r+k40MrAh0SEULhtLn1//c/97/3//f/9//3//f/97/3v/d/9zuEZMFfIt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vfluYPm8V6wQuDQ0JsRmPEW8RTQlNCS0FTQktBS4JcQ1yDTEFEQF1DVMF9xk/R39Tv1/fZ/9v/2//c/9z/3f/f/9//3//f/9//3//f/9//3//f/9//3//f/9//3//f/9//3//f/9//3//f/9//3//f/9//3//e/9332vyKRMu32v/cz1PLg1uFb5n/3v/f/9//3/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//3//f957/3//e/9//3dcWxMubxGRETcm/Dp/U99j/2//d/9//n/+f/1//nv/f/97EjIsEbg+/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t+W9MdDgnsBLEZVjb7Sv9r/2//Z/9r/2f/Z99jn1s9T3g2eDKTFRABMgEyAXQFcwWSDZER0RnyJVU22EZ9W79n/3v/e/97/3v/e/97/3//e/9//3//f/9//3//f/9//3//f/9//3//f/9//3//f/9//3//f/9//3v/e/93lkKOHTtX/2//a48ZKw3Y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5//3//f/9//3f/b39XmTbUFbIJNiI8R79f/3f/e/9//X/+f/5//3//e1tbLBFvFfp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FSoOAZEVX1Pfa/9z/3v/f/57/3v/e/97/3f/e/93/3f/c/9zv195Nu4AMgESAREBEAEOAZAVLQ1NDS0NTRGQFdQZOCabLv06HUNeT79b/2f/a/9z/3P/d/93/3v/e/9//3//f/9//3//f/9//3//f/1//n/9e/9//n//f95vriXRId9f/2/5TisVjiGdY/93/3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e/97/3f/d/9z/2u5NhUejxHSIZdCfWP/d/9//nv/f/97/3v/b5Y+LQ3SIX1f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9IhDgH1IZ9f/3P/d/9//nv/f/1//n/+f/9//3//f/97/3//e/93n2OzGTEJMgkxBTEJNyq/W11T2UYSKm4ZLQ1wCXEFkg2SDbIRkA1vDW0N8SVUMvpKfVvfa/9v/3f/d/97/3v/e/97/3//e/9//3//f/5//n//f/9//3//f5VCTQkbQ/9zvmeNHSsRtz7/b/93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v/f/93/2u/XzxPdTbRJa8hNDa3Rv9z/3f/d/9z/3P/a3Y26wSwJX1j/3v/d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388V9IhDAnzKTtT/2//c/93/3f/f/9//3/9f/1//H/8f9x7/X//f/93FC4vDc4A7wTuBJk+/3P/d/93/3ffb/9vnmM7U1U68SWOGY4ZbhWOFW4RkBVPDU4JTwnTFTYmmTL7Sn5f32v/c/9z/3f/d/97/3f/f/97/3//e/93/3d9W3AJFBr/a/9z10YrDdId/2P/c/9//n/+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9f/5//n//f/9//3//f/9//3v/f/9//3//f/9//n/+f/17/nv/e99vGlN2NtIdkRH0Hds+31//a/9v/3O/Z1U2Cw13Pv9v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dcWxMybhmPGfIl2UKfX/9z/3P/e953/n/9f/1/23/9f/1//3//e9pKLxHuAO4IcR3aSv9z/3v/f/97/3//e/9//3v/e/93/3f/c/9vv2M8UxtHmToUIpERTwlwCU8JTw2QFfIlEypVMnc62kobU11b32v/c/93/3f/c/9v/2e6LnEJflf/b/9v8iFvDT1L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//3//f/9//3//f/9//3/+f/5//X/8f/t//n//e/93/2ufV9s6FR5vDdEduD5+W/9v/3P/ZzUuTw24Pv9v/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v/cztXNC5vEU8JsxU2Ih1D32P/b/9z/3v+f/5//n/+f/57/3e/Y3AVDgWTHT1X/3f/f/5//n/+f95733v/f/9//3//f/97/3//e/97/3f/d/93/3ffa3xb+UqXPtEd0RWQDXAJTgVPBU4Jbw0NBdIdVS77Ql5Ln0+/T/9T/TazEVYq/2f/Y39PUA1XLv9n/3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3nv/d/93/3P/c55jdj6PHa8hsB00KhtD/1t/SzciTwnaPv9v/3P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d/9rXVOZNhUishVOCbAZuD7fZ/9z/3f/e/9//3v/e/9z/2cvCe8AkxU+V/93/3/9f/1//n//f/9//3//f/9//3//f/9//3//f/9//3//f/9//3//e/9//3PfZ79bn1deSz1H2jp3LhQmkBVvEU4NTQlvCU4FkAmyEbMRDwFxDZkyf09/U9QdcBFdU/9r/3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e/9//3v/e/9333P4ThIqbhGQETYeHjf/OpMNkhV+V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97/3//e/97/3v/d9hKMzaOHW4V8iGYMj1H31//c/93/2//Y/w+cwkzBREFNzLfb/97/n/9f/5/3n//f/9//3//f/9//3//f/9//3//f/9//3//f/9//3//f/9//3v/e/93/3f/d/93/3f/e/9zfGO3ShM2ryFuGSwNTg1xFVEJEQHxAPcVFyKyGcsAcBXaPn9Tv1//b/9z/3P/e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/f/9//3vfb31bVS5OBdUNOh61DS8B0h1+W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f/9//3//f/9//n//f/9732+3QpEZTglwCW8Nt0KeX11TuDqyFRcinDJSDZIZn2P/e/9//n/+f/9//3v/f/9//3//f/9//3//f/9//3//f/9//3//f/9//3//f/9//3//f/9//3//f/9//3//f/9//3//e/97/3f/c79rf18+T5QVEQFSATAFbxnrCO0Acg2SEW8NEiqVPthKO1e/a99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X//f/9//3v/c/9vn1fcNtUV1RlQDe0Esh0cT/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v/ezM26wy3Qv9z/2//d917/3//f/9//3//f91//n/+f/9//3f/e/97/3/9f/5//3//f/9//3//f/9//3//f99311LxMVQ2O1P/a/9r/2v/a/9zEzLKDKgMKx2+a/93/3v/f/9//3//f/9//n//f/9//3//f/9//3//f/9//3//f/9//3//f/9//3//f/9//3//f/9//3//f/9//3//f/9//3//f/9//3//f/9//3uXQuwEUA0dR/9r/3vce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VG6RDQLb5r/3v/e/9//3//f/5//3//d/97/3eeY1U2sB1NFflKv2f/d/93/3f/f/9//3//f/9//3//f/9//3//f/9//3//f/9//3//f/9//3+eazYqcQ1vEbhC/3f/e/97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dUPukMEzJdW/9z/3f/e/9//3/de/5//n//f/9//3//e/9//3//f/5//n//f/9//3//f/9//3//f/9//3v/e/9zGlPQIW4VNC47T/9z33P/d5VKrilTQr1v/3//f/9//3//f/9//3//f/9//3//f/9//3//f/9//3//f/9//3//f/9//3//f/9//3//f/9//3//f/9//3//f/9//3//f/9//3//f/9//3//f/9732txFQ4BmDb/a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b9dO+Fb/e/97/3//f/9//3/+f/9//3//e/97/3f/d1xbt0KOHREu2Erfb/93/3v/e/9//n/+f/1//n/+f/9//3//f/9//3//f/9//3//f/9//3ueY7lCLBFMFflO/3P/d/9//3//f/5//n//f/9//nv/f/9//3//f/9//3//f/9//3//f/9//3//f/9//3//f/9//3//f/9//3//f/9//3//f/9//3//f/9//3//f/9//3//f/9//3//f/9//3//f/9//3//f/9//3//f/9//3//f/9//3//f/9//3//f/9//3//f/9//3//f/9//3//f/9//3//f/9/AAD/f/9//3//f/9//3//f/9//3//f/9//3//f/9//3//f/9//3//f/9//3//f/9//3//f/9//3//f/9//3//f/9//3//e/97328zNuoMdTrfZ/93/3v/f/9//n/+f/9//3//f/9//3//f/9//3//f/9//3//f/9//3//f/9//3//f/9//3f/e/9zfV8TLo8ZbhnXSv93/3v/e/97/3v/f/9//3//f/9//3//f/9//3//f/9//3//f/9//3//f/9//3//f/9//3//f/9//3//f/9//3//f/9//3//f/9//3//f/9//3//f/9//3//f/9//3//e/97+0rLAHARuT7/d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v/f/97/3//f/9//3//f/9//3//f/9//3f/e/9z/3O2RtAt8TFTPnNCGVffc/9//n/+f/5//3//f/9//3//f/9//3//f/9//3//f/9//3v/dztXjiFtGbdC/3P/e/9//3/+f/5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97/3//d/97vmuvJU0Zdj7/a/9z/3f/f/5//n/ee/9//3v/f/9//3/+f/9//3//f/9//3//f/9//3//f/9//3//f/9//3v/e/9zv2d2Pk0V6gyeZ99v/3v/d/9/33f/f/9//3//f/9//3//f/9//3//f/9//3//f/9//3//f/9//3//f/9//3//f/9//3//f/9//3//f/9//3//f/9//3//f/9//3//f/9//3//f/9//n//e99vLREOBVANXlP/c/97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e/9//3//f/9//3//f/9//3//f/9//n//f/9//3//f/97/3f/f/97/3vfbztbMzqvJY4h0C1cY75z/3v/f/97/3//f/9//3//f/9//3//f/9//n//f957/3//eztbbh0LDVQ2/2//d/9//3//f/9/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d/97XF+PJSwV+kr/b/9//3//f/9//3//f/9//3//f/5//n/+f/9//3//f/9//3//f/9//3//f/9//3//f/9//3v/e/9332uWQiwRdj7/d/93/3v/e/9//3//f/9//3//f/9//3//f/9//3//f/9//3//f/9//3//f/9//3//f/9//3//f/9//3//f/9//3//f/9//3//f/9//3//f/9//3//f/9//3//f/9//nv/e7dCDgUOAVcqPVP/e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95//n//f/9//3//f/97/3v/c/9z32v6UvEt0S0TNrdKW1/fb/93/3vfc/9//3//f/9//3//f/9//3//f/9//3//d11bjx0LDTMyv2f/d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f/e/972E5uIW4ZPFP/d/973nf/f/9//3//f/9//3//f/5//3//f/9//3//f/9//3//f/9//3//f/9//3//f/9//3v/e/93v2uPHW4Z/2//d/97/3//f917/3//f/9//3//f/9//3v/f/9//3//f/9//3//f/9//3//f/9//3//f/9//3//f/9//3//f/9//3//f/9//3//f/9//3//f/9//3//f/9//3+9e/9//3//c7IZUQlRBRYmG0+/b/97/3v/d/97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n//f/9//n/de/9//3//f/97/3//d/93/3f/c31b2ELRJW8Z0iXZRp5j/3O/a/93/3f/e/97/3v/e/97/3v/f/97/3v/c31f8ikMDVYyflf/a/93/3v/f/1//n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e/97dUIMEbEhGlP/d/9//3//f/97/3//f/9//3//f/9//3//f/9//3//f/9//3//f/9//3//f/9//3//f/9//3//f/93lz7RJZ5j/3f/f/9//3//f/9//3//f/9//3//f/9//3//f/9//3//f/9//3//f/9//3//f/9//3//f/9//3//f/9//3//f/9//3//f/9//3//f/9//3//f/9//3//f/9//3/+e/9//3t/V1AFcwWTDXAVuEL/b/9z/3f/d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+e/9//3//f/9//3//f/9//3//f/9//3//f/9//3//f/9//3//e/97/3f/c/9v32scU3Y60SWwIY8h0Cl1PpZCnmP/d/9z/3f/d/93/3f/e/93/3f/c79j0h0uBbo6/2v/b/97/3/+f/1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e/97lkJNGW4ZXFf/c/93/3v/f/9//3//f/9//3//f/9//3//f/9//3//f/9//3//f/9//3//f/9//3//f/9//3//f31bsCG3Qv93/3v/f/9//3/+f/9//3//f/9//3//e/9//3//f/9//3//f/9//3//f/9//3//f/9//3//f/9//3//f/9//3//f/9//3//f/9//3//f/9//3//f/9//3//f/97/3v+e/9//2/SHZMJlAlxCZERVi7/a/9r/3P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/9//3//f/9//3//f/9//3//f/9//3//f/9//3v/f/97/3v/d/9zXF+3Rq8lsCFvFbEd9CW5Oh1HflPfZ/9z/3P/c/9v/2//Z79bTwmREV1P/2//d/9//H/9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93l0JvGY8ZXVvfa/97/3//f/9//3//f/9//3//f/9//3//f/9//3//f/9//3//f/9//3//f/9//3//f/9//3//bxMuVTrfb/97/3v/f/9//3/+f/9//3//f/9//3//f/9//3//f/9//3//f/9//3//f/9//3//f/9//3//f/9//3//f/9//3//f/9//3//f/9//3//f/9//3//f/9//3//e/93/3//f/93XVezEbQJeiaaLtMVVi7/Z/9v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e/9732//c79nG09WMvMhkRWQEW8R0CURLnU+lj4bT59b31+fUzYqLg2XPv9v/3//f9x7/X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93Ey7rCG8Vflv/c/9//3//f/9//3//e/9//n//f/9//3//f/9//3//f/9//3//f/9//3//f/9//3//f/9//2+XPq8hW1v/d/97/3//f/9//3//f/9//3//f/9//3//f/9//3//f/9//3//f/9//3//f/9//3//f/9//3//f/9//3//f/9//3//f/9//3//f/9//3//f/9//3//f/9//3f/d/9//3/+d/93FSJyCXomn0s3HrIV8yW/Y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+f/9//n//f/5//3/+f/5//n/+f/5//3//f/9//3f/e/93/3f/b99nO1PZSvAx8C2OHU4RbxHTHfQh9CFvFSwVlUb/d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e99rsSEMCdIhv2v/e/9//3//f/97/3//f/9//3//f/9//3//f/9//3//f/9//3//f/9//3//f/9//3//f/9z+k5NGdhO/3v/e/9//3//f/9//3//f/9//3//f/9//3//f/9//3//f/9//3//f/9//3//f/9//3//f/9//3//f/9//3//f/9//3//f/9//3//f/9//3//f/9//3//f/97/3f/f/5//3//e11TshWzDV9D/1tXLpAVsCVbX/93/3//e/9//3v/f/9//3//f/9//3//f/9//3//f/9//3//f/9//3//f/9//3//f/9//3//f/9//3//f/9//3//f/9//3//f/9//3//f/9//3/ed/97/3//f/9//3//f/9//3//f/9//3//f/9//3//f/9//3//f/9//3//f/9//3//f/9//3//f/9//3//f/9//3//f/9//3//f/9//3//f/9//3//f/9//3//f/9//3//f/9//3//f/9//3//f/9//3//f/9//3//f/9//3//f/9//3//f/9//3//f/9//3//f/9//3//f/9//3//f/9//3//f/9//3//f/9//3//f/9//3//f/9//3//f/9//3//f/9//3//f/9//n//f/5//n/+f/5//n//f/9//3//f/9//3//f/93/3f/d/97/3f/e/9332s9U/tCuTpWMvMl8i11Rt5z/3/+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c/9rsB0tDfMtv2f/d/9733f/f/9//3//f/9//3//f/9//3//f/9//3//f/9//3//f/9//3//f/9//3//c1xXLBXYSv93/3//f/9//3//f/9//3//f/9//3//f/9//3//f/9//3//f/9//3//f/9//3//f/9//3//f/9//3//f/9//3//f/9//3//f/9//3//f/9//3//f/9//3//e/97/3//f/5//nv/c/pCDgF5Kv9f/2t1Oo4hLBE7V/9z/3f/d/97/3v/f/9//3//f/9//3//f/9//3//f/9//3//f/9//3//f/9//3//f/9//3//f/9//3//f/9//3//f/9//3//f/9//3//e/9//3v/f/97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ef/5//n//f/5//n/+f/9//3v/f/93/3f/b/9z/3P/c/9333f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v/c79nsB1uFfMpfV//d/9//3//f/9//3//f/9//3//f/9//3//f/9//3//f/9//3//f/9//3//f/9//3NcW20Z2E7/d/97/3//f/9//3//f/9//3//f/9//3//f/9//3//f/9//3//f/9//3//f/9//3//f/9//3//f/9//3//f/9//3//f/9//3//f/9//3//f/9//3//f/9//3//e/9//3/+f/9//3vfaxUi7QA8T/9v/3eVQrAdjxnYSt9r/3f/e/97/3//f/9//3//f/9//3//f/9//3//f/9//3//f/9//3//f/9//3//f/9//3//f/9//3//f/9//3//f/9//3//f/97/3//e3xn3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1//n/+f/9//3//f/97/3f+d/97/3v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97/3v/c79jNS5uFdIpGVf/f/9//3v/e/97/3//f/9//3//f/9//3//f/9//3//f/9//3//f/9//3//d/hKbR19Y/97/3v/f/9//3//f/9//3//f/9//3//f/9//3//f/9//3//f/9//3//f/9//3//f/9//3//f/9//3//f/9//3//f/9//3//f/9//3//f/9//3//f/9//3//f/5//3//f/9//3//f/9z/2fyISwVtkb/e/93/2u/WxMq0CEzMjtX/3v/e/9//3//f/9//3//f/9//3//f/9//3//f/9//3//f/9//3//f/9//3//f/9//3//f/9//3//f/9//3//f/9//3v/f/97dErHECshGVv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n/+f/1//n/+f/9//3//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t0pNHSsZ2E7/b/9v/2//c/97/3//f/9//n//f/5//n/+f/5//3//f/97/3v/f/97/2+3Qo4h/3P/e/97/3//f/9//3//f/9//3//f/9//3//f/9//3//f/9//3//f/9//3//f/9//3//f/9//3//f/9//3//f/9//3//f/9//3//f/9//3//f/9//3//f/9//3//f/9//3/+f/9//3//e/9v+kosDbAhv2f/c/93/3PfX7c2bxGQGbhG32//e/9//3/+f/5//3//f/9//3//f/9//3//f/9//3//f/9//3//e/9//3v/f/9//3//f/9//3//f/9//3//f/9//3//f/97dEYrHU0dNDafY/9r/3P/d/9//3//f/9//3//d/97/3v/f/5//n/9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+VbQLU0dEzJ9V/9v/2//e/9//3//f/9//n//f91//n//f/9//3//f/9//3//e/9zEi4SNv93/3//f/9//3//f/9//3//f/9//3//f/9//3//f/9//3//f/9//3//f/9//3//f/9//3//f/9//3//f/9//3//f/9//3//f/9//3//f/9//3//f/9//3//f/9//3//f/9//3//f/9//3v/d55fsB1OEdhG/3P/e/97/2vfX9pC0SGPHVQ6nWf/e/9//3//f/57/n//f/9//3//f/9//3//f/9//3//f/9//3//e/9//3//f/9//3//f/9//3//f/9//3//f/9//3//e/97vmsSMk0V0SE7T/9r/3f/f/9//3//f/9//3//e/9//3/+f/1//n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v2tUOgoNbRWXPp5f32//d/97/3//e/9//3//f/9//3//f95//3//f/9//3+fZ00Zlkb/d/97/3//f/9//3//f/9//3//f/9//3//f/9//3//f/9//3//f/9//3//f/9//3//f/9//3//f/9//3//f/9//3//f/9//3//f/9//3//f/9//3//f/9//3//f/9//3//f/5//3//f/9//3f/c5c+ThGwJd9v/3f/e/97/3v/d1tbsCUrETQy32P/b/9z/3P/e/9//3/df/5//n//f/9//3//f/9//3v/f/9//3//f/9//3//f/9//3//f/9//3//f/9//3//f/9//3//e/9332+3RiwRLBG4Qv9v/3f/e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97v2uWQo4dbhluGRtPfl//b/93/3v/e/97/3v/f/9//3//f/9//3//f/93VT4LEVxf/3f/f/9//3//f/9//3//f/9//3//f/9//3//f/9//3//f/9//3//f/9//3//f/9//3//f/9//3//f/9//3//f/9//3//f/9//3//f/9//3//f/9//3//f/9//3//f/9//3//f/5//3//f/97/3P/axMubhm4Rv97/3//f/9//3//d99rt0LyJbAZG0vfY/9z/3f/e/9//3/+f/9//3//f/9//3//f/9//3//f/9//3//f/9//3//f/97/3//f/9//3//f/9//3//f/9//3f/e/93/3caU5Ah6giWPr5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97/3O/a5Y+TRUtDdIddjI8T79j/2//b/9z/3P/c/93/3vec/93/3edZwsR0S3/c/97/3//f/9//3//f/9//3//f/9//3//f/9//3//f/9//3//f/9//3//f/9//3//f/9//3//f/9//3//f/9//3//f/9//3//f/9//3//f/9//3//f/9//3//f/97/3//f/9//n/+f/5//3/+d/97/3NdW00ZsCW/b/973Hvcf91//3//d/9z+kaxFU8JmDKfW/9v/3f/f/9//3//f/9//3//f/9//3//f/9//3//f/9//3//f/9//3v/e/9//3//f/9//3//f/9//3//f/9//3v/d/93/3c7W68hCwl1Nr9r/3v/e/9//n//f/9//3//e/97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97/3f/d11bbhVvEW8RTQ1uFfEl2EZ8V/9z/2//c/9v/2//b/9nMzJMFfpS/3v/e/9//3//f/9//3//f/9//3//f/9//3//f/9//3//f/9//3//f/9//3//f/9//3//f/9//3//f/9//3//f/9//3//f/9//3//f/9//3//f/9//3//f/9//3//f/97/3//f/9//n//f/9//3//e/9z/3NuISwVGlf/e9x723/+f/9//3//c/9rn1t3MpAVkBnYRv9z/3v/f/9//3//f/9//3//f/9//3//f/9//3//f/9//3//f/9//3v/f/9//3//f/9//3//f/9//3//f/9//3//d/93/3e/ZxMuCwk0Mv9v/3v/f/9//n//f/9//3v/e/9/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97/3//e/97/3v/e/9v/2s6U1Q2jRlMEW0V0CHYPlxPvlf/X99bn1N3Li0JdTrfb/93/3//f/9//3//f/9//3//f/9//3//f/9//3//f/9//3//f/9//3//f/9//3//f/9//3//f/9//3//f/9//3//f/9//3//f/9//3//f/9//3//f/9//3//f/9//3v/f/9//3/+f/5//n//f/9//3/fc/93sCkLERI2/3f+f/5//n//f/9//3//d/93/3MaU68hbRVUNr9j/2//b/93/3v/e/9//3//f/9//3//f/9//3//f/9//3//f/9//3//f/9//3//f/9//3//f917/3//f/9//3v/f/97/3ffZ7EhDAm4Qv9v/3v+f/5//n//f/97/3v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v/e/93/3f/c/9vOlcyMisRTRVtFUwNbQ3RGW4NTgmxHZ9j/3v/e/97/3//f/9//3//f/9//3//f/9//3//f/9//3//f/9//3//f/9//3//f/9//3//f/9//3//f/9//3//f/9//3//f/9//3//f/9//3//f/9//3//f/9//3//f/9//3v/f/9//3/+f/9//n//f/9//3//dzQ6yQyvJf93/3//f/9//3//f/9//3//e/97/3ffa3U+jyGwIdhCnl//c/9z/3v/f/9//3//f/9//3//f/9//3//f/9//3//f/9//3//f/9//3//f/9//3//f/9//3//f/9//3//e/97/3eeX7AdDAkbT/93/3/+f/5//3//f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e/9//3e/b3VC8TFtHY4h0CVUNjtT/2//d/97/3v/f/9//3//f/9//3//f/9//3//f/9//3//f/9//3//f/9//3//f/9//3//f/9//3//f/9//3//f/9//3//f/9//3//f/9//3//f/9//3//f/9//3//f/9//3//e/9//3//f/5//n/+f/9//n//f/97/3vYUo4llUb/e/97/3//f/9//3//f/5//n//f/9//3v/e3xfVDKPGbAZ2D6/X/9z/3v/e/9//3//f/9//3//f/9//3/+f95//3//f/9//3//f/9//3//f/9//3//f/9//3//f/9//3//f/97/3P6RpAVTg1+V/93/3/9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v/f/97/3v/e/97/3f/d/93/3v/e/9//3//f/9//3//f/9//3//f/9//3//f/9//3//f/9//3//f/9//3//f/9//3//f/9//3//f/9//3//f/9//3//f/9//3//f/9//3//f/9//3//f/9//3//f/9//3//f/9//3//f/5//3/+f/9//3//f/9//3uea/93/3f/e/97/3//f/9//3//f/5//n//f/9//3v/d/9vPFPRIY8Z0SW3Rr5n/3v/e/9//3//f/9//n/+f/9//n/+f/5//3//f/9//3//f/9//3//f/9//3//f/9//3//f/9//3//f/97/2vSHU8JeDL/c/97/n/9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n//f/97/3//f/9//3//f/9//3//f/9//3//f/9//3//f/9//3//f/9//3//f/9//3//f/9//3//f/9//3//f/9//3//f/9//3//f/9//3//f/9//3//f/9//3//f/9//3//f/9//3//f/9//3//f/5//3/de/9//3//f/9//3v/e/97/3v/f/9//3//f/9//3//f/9//3//f/97/3f/e/93/2+XQvItTRnQJflO/2//c/973nf/f/9//3/+f/1//X//f/9//3//f/9//3//f/9//3//f/9//3//f/9//3//f/9//n//f/9v+kIuBbIVG0v/d/9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5//3/+f/5//n//f/9//3//f/9//3//f/9//3//f/9//3//f/9//3//f/9//3//f/9//3//f/9//3//f/9//3//f/9//3//f/9//3//f/9//3//f/9//3//f/9//3//f/9//3//f/9//3//f/9//3//f/9//3//f/9//3//f/9//3//f/97/3v/e/9//3//f/9//3//f/9//3//f/9//3//f/9//3v/e/97/3u/a9hKryFtFTIufFv/c/9//3//f/9//3//f/9//n//f/9//3//f/9//3//f/9//3//f/9//3//f/9//3//f/9//3//d/9rVi5wETQq/2//f/5//n/+f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97/3v/e/97/3f/e/97/3v/e/9//3//f/5//n/9f/5//3//f/9//3/+f/9//n//f/9//3//f/9//3//f/9//3//f/9//3//f/9//3//f/9//3//f/9//3//f/9//3//f/9//3//f/9//3//f/9//3//f/9//3//f/9//3//f/9//3//f/9//3//f/9//3//f/9//3//f/9//3//f/9//3//f/9//3//f/9//3//f/9//3//f/9//3//f/9//3//e/97/3v/d51jUzaNGdAhtkL/c/97/3//f/9//3//e/9//3//f/9//3//f/9//3//f/9//3//f/9//3//f/9//3/+f917/3//d99j0R1vEftK/3P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e/97/3v/f/97/3//f/9//3//f/5//3/+f/9//3//f/9//3/+f/9//3//f/9//3//f/9//3//f/9//3//f/9//3//f/9//3//f/9//3//f/9//3//f/9//3//f/9//3//f/9//3//f/9//3//f/9//3//f/9//3//f/9//3//f/9//3//f/9//3//f/9//3//f/9//3//f/9//3/+f/9//3//f/9//3//f/9//3//f/9//3/+f/9//3//f/97/3v/d/9zfVuWOq8dMzbYTr9v/3v/f/93/3v/e/9//3//f/9//3//f/9//3//f/9//3//f/9//3//f/9//3/+f/9//3v/c9hCbxGRGf9r/3f/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n/+f/5//3//f/9//3//f/9//3//f/9//3//f9573nv/f/9//3//f/5//3/+f/9//3//f/9//3//f/9//3//f/9//3//f/9//3//f/9//3//f/9//3//f/9//3//f/9//3//f/9//3//f/9//3//f/9//3//f/9//3//f/9//3//f/9//3//f/9//3//f/9//3v/f/9//3/+f/9//3//f/5//3/+f/9//3//f/9//3//f/9/3nv/f/9//3//f/9//3//f/97/3v/e/9732saT9Ahrx3xJflK32v/d/97/3//f/9//3//f/9//3//f/9//3//f/9//3//f/9//3//f/9//3/+f/9//3v/bzUqTw08T/9v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5//3//f/5//3//f/9//3//f/9//3//f/9//3//f/9//3//f/9//3//f/9//3//e/97/3P/a5Y6bRVtFXQ6W1vfc/9//3//f/9//3//f/9//3//f/9//3//f/9//3//f/9//3//f917/3/+e/9//3M8S28RuDr/a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51ndD5MGW0dt0b/c/9//3//f/9//3//f/9//3//f/9//3//f/9//3//f/9//X/9e/57/3v/d/9zv2OPGREq/2//d/97/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nWN1PvEp8S11Qlxj/3//e/97/3//f/9//3//f/9//3//f/9//3//f/5//nv/f/97/3v/c/9vTBmvId9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93/3dcX5Y+cBXSHXc2n1v/a/9z/3P/d/97/3//f/9//X/9f/x//X/df/9//3//f/97/3v/dxIyLBWeZ/93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93/3f/b15PVyqQEZAV2D7fY/9z/3P/e/97/3/+f/5//X/8f9t7/3/ff/9//3//f993/3vxMU0dnmf/e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97/3f/a99j2ULxIU0Rrx11OjtT/2//c/93/3f+d/97/nf/e/9//3/fe/9//3v/d/93dUIsFZ9n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ee997/3v/f/97/3P/b/9z32fXRm0dTBWOHREu10bfZ/9v/3P/b/9v/2//e/97/3//d/97/3f/d1U6CxF9Y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3nf/f/57/3//e/97/3v/d/hS0CmOHY8ZkBkUIlYqujIdQ79Xnlv/a/9r/2v/a/9rfVfRJW0Zvmf/d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/f/9//3v/e/9332uXPrEdkRXSGXAJcAmQEa8ZrRkyKhEilTaVNvIhTA0SLv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93/3e/a1xb2EaWPjQyEirwIe8dzx3PGY4VbBFtFc8hvmP/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/3f/e/93/2//a/9nfFcZS9hGfFv/a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97/3//e/9//3v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957/3//f/9//3//f/9//3//f/9//3//f/9//3//f/9//3//f/9//3//f/9//3//f/9//3//f/9//3//f/9//3//f/9//3//f/9//3//f/9//3//f/9//3//f/9/33//f99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lnvXf/f/9//3//f/9//3//f/9//3//f/9//3//f/9//3//f/9//3//f/9//3//f/9//3//f/9//3//f/9//3//f/9//3//f/9//3//f/9//3//f/9//3//f/9//3//f9573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/9//3//f/9//3//f/9//3//f/9//3//f/9//3//f/9//3//f/9//3//f/9//3//f/9//3//f/9//3//f/9//3//f/9//3//f/9//3//f/9//3//f/9//3//f/9//3/+e/9//nv+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+e/9/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</Object>
  <Object Id="idInvalidSigLnImg">AQAAAGwAAAAAAAAAAAAAAP8AAAB/AAAAAAAAAAAAAABAIwAAqxEAACBFTUYAAAEA3DwCAKk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MoB/IFUZlzhGAB8hytmYOKeA5DhGAAZoitmYOKeAyDjIgRgVBZnAAAAACDjIgQEAAAA////AQAAAAD/////pOEYAJmAKwCk4RgAsIArZmBUFmdg4p4DAAAAACzjGAB8LzBmxN5eZmDingMAAAAAwsIiBMDCIgSIfJ4DkoIvZgAAIgSIUydmIOMiBGBUFmc8iOABAAAAAEAAAAABAgAAGQAAAAAAAAAAAAAAUOIYAIjiGAAYESEEjpQyZgAAAAAAACZmW7dDYUAAPgAAjcgBAI3IAQCNyAFI4hgARGALZwAAAAD/cCZm1XAmZiO3Q2FAAD4AAI3IAQCNyAEAjcgBZHYACAAAAAAlAAAADAAAAAMAAAAYAAAADAAAAP8AAAISAAAADAAAAAEAAAAeAAAAGAAAACIAAAAEAAAAdAAAABEAAABUAAAAtAAAACMAAAAEAAAAcgAAABAAAAABAAAAAAANQlVV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973nf/e/9//3v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3v/d/93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v/ezpfEjqvLbZ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czPo8lLBVMHb5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VTrKBOwETxVcX/97/3//f/9//3//f/9/3nv/f/9//3//f/9//3//f/9//3//f/9//3//f/9//3//f/9//3//f/9//3/+f/9//3//f/9//3//f/9//3//f/97/3/8f/x//3vfb/9v/3f/e/9//X/+f/9//3//e/9//3v/f/5//3//f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e/9vsSENBewEdj7/e/9//3//f/9//3//f/9//3//f/9//3//f/9//3//f/9//3//f/9//3//f/9//3//f/9//3//f/9//3//f/9//3//f/9//3//f/9//3//f/9//X/9e1tfEi40Lr9j/3/de/5//n//f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v/d11bDQ3LBG8d/3P/e/9//3//e/9//3//f/9//3//f/9//3//f/9//3//f/9//3//f/9//3//f/9//3//f/9//3//f/9//3//f/9//3//f/5//3//f/9//n//f/97/3ccT3ERDgXbQv9z/3//f/9//3//f/9//3/f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v/c1Y26wQtERtT/3v/f/9//3//f/9//3//f/9//3//f/9//3//f/9//3//f/9//3//f/9//3//f/9//3//f/9//3//f/9//3//f/9//3//f/5//3/+f/5//n//f/93v1+zGQ8BcRXfb/97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97/3u/Z00VDAnSJf9v/3f/e/9//3//f/9//3//f/9//3//f/9//3//f/9//3//f/9//3//f/9//3//f/9//3//f/9//3//f/97/3//e/9//3//f/9//3/+f/9//3//e/9vNS7tBC4Nnm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97/3d2Pg0JTg1dU/9v/3v/f/9//3//f/9//3//f/9//3//f/9//3//f/9//3//f/9//3//f/9//3//f/9//3//f/9//3v/f/97/3f/d/9//3//f/9//3//f/97/3v/b11TLg3rBHY6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93/29wFS8J9CE9U/9z/3//f/9//3//f/9//3//f/9//3//f/9//3//f/9//3//f/9//3//f/9//X/+f/5//3//f/9//3v/d/9z/3f/c/9z/3P/c/9z/3P/c/9v/2f/Z/QdLQVuEX5b/3P/e/97/3//f/9//n/+f/5//3/+f/9//n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93dzbtAA4BWDK/Z/97/3/+f/9//3//f/9//3//f/9//3//f/9//3//f/9//3//f/9//3//f/5//n/+f/9//3//f/97/3Pfa31fO1P5SvlKuEKWPlQ2djp2OtlCeDayFS8FLwlWMv9z/3P/e/97/3//f/9//n//f/5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9f/5//n//e59bcA0vAXANl0L/d953/3//f/5//3//f/9//3//f/9//3//f/9//3//f/9//3//f/9//3//f/9//3//f/97/3dcW7hGbhluFU4RTg0tDU4RLRFOFewMcBnuCFEVzgDuABAFMAkXKjYyPVe/Z99v/3f/d/97/3//f/9//3//f/9//3//f/9/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n/+f/9//3v/b1YuUQlQBVYy/3P/f/9//3//f/9//3//f/9//3//f/9//3/+f/9//3//f/9//3//f/9//3//f/97/3f/c7dKsCHqCE4VjxkTKlUylzqXOpc+dz78UrtKmkaaQhYu7gTOAM8AEAFRDVARcBnzLdlKv2P/c/97/3//f/97/3v/f/9//3//f/9//3/+d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1//n/+f/9//3McSy8FDgGRFT1T/3f/f957/3//f/9//3//f/9//3//f/9//3//f957/3//f/9//3v/e/9z/2//bztTkCEsEQwRsCWfY99v/3P/d/93/3f/d/97/3//e/97/3u/azYyMAlyCVIF3DY2KtMhbxFODZEVVi5dV99r/2//c/9z/3f/d/973nf/f/9//3/+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5//n//f/97n19xEQ4BcQ0VKv93/3v/f/9//3//f/9//3//f/9//3//f/9//3//f/9//3//e/9//3f/b/9ruT6PGW4Vjx36Tv9z/3f/d/97/3v/f/97/3//f/9/33v/f/9//3v6SnARLwHVFZ9P/2O/WzxPNC6wGU0NbxETJvpGnl//b/9v/3f/d/9//3v/f/9/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5//3//e/9zFSpQCXEJkRH/a/93/3/+f/9//3//f/9//3//f/9//3//f/5//3//f993/3f/d/9zf1fTHU4NThF1Ov9v/3f/e/97/3v/f/9//3//f/9//3//e/97/3v/f/93/281Kk8FLgGYMv9r/3P/d/93vGsYT9AhsBVuEbAZ8iGWNlxT/2v/c/93/3//f99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d9pGTwlRBXEJ/2P/c/9//n//f/9//3//f/9//3//f/9//3//f/9//3//e/93/3saUy4NUBFODbg+/3P/d/97/3v/f/9//3//f/9//3//f/9//3v/e/9//3v/e/9zPEuxFS0BsRW/Y/93/3/+f/9//3f/b31Xtz4TKrAdThGPGdEhlz59X/93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+X7IZEAFRBfxC/2//e/5//3//f/9//3//f/9//3//f/9//3/fe/97/3f/d9hOsCEMDfMlfl//c/93/3//e/9//3//f/5//3//f/9//3//f/9//3/+f/9//3//e59fNiYPAVANmD7/c/97/3//e/9//3v/e/97/3eeY9hG0SEuDZAV0yFWLvtGn1v/a/9r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d3NlIJMQE3Jv9r/3v+f/9//3//f/9//3//f/9//3//f/9//3//e/97GVdtHeoIVjafX/9z/3f/e/9//3//f/9//3//f/9//3//f/9//3//f/9//3/+f/9//3//c9tCtBEQAS4Nn2P/f/9//3//f/9//3//f/9//3//d/9vn1+YOrIdTg1vEdEdEyY7S/9r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n//f/93n19yDVIFsxH7Qv9z/3/+f/9//3//f/9//3//f/9//3//f/9//3//d1Q+6QgsEZ9f/2v/b/9z/3P/d/93/3//e/9//3//f/9//3/+f/5//3v/e/9//3/cf/1/33e/Y5MJcwEwBT1P/3v/f/9//3//f/9//3//f/9//3//e/9//3v/c1xflj6PGU0RbxHSIXc2flv/b/9z/3P/e/97/3//f/9//3//f/97/3//e/97/3v/f/97/3//f/9//3//f/5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/9v9R0wAXIJ9B3fZ/97/3/+f/9//3//f/9//3//f/9//3//f/9//3v4UrAlbhnyKTMyt0Z8X/9z/3P/e/97/3//e/9//3//f/9//3//f/9//3v/f/9//X/cf/9//295JpQFcgl3Mv93/3//f/9//3//f/9//3//f/9//3//f/9//3//e/93/3NdV3Y2sRkuCS0N8iXZRr9n/3P/d/97/3v/e/9//3//f/93/3v/e/97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+f/9//3v/c9s+UAVQBXENPE//c/9//3//f/9//3//f/9//3//f/9//3//f/97/3udZ1xbtkYSMm0dryVTOhlXnmv/d/93/3v/e/97/3f/e/97/3//e/9//3/+f9x//X//f/9z/T6TCS8BsRVcW/97/3//f/9//3//f/9//3//f/9//3//f/9//3v/e/93/3f/b99r+koTKgwJLA2QHTUuuUJeW/9v/3f/d/97/3//f/5//n/9f/1//X/+f/9//3/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P/Z/QhLwGyEVcuv2P/f/9//3//f/9//3//f/9//3//f/9//3//f/97/3f/d/93/3PfbxpbVEKvKc8t8TX4Up5r/3v/d/97/3v/e/97/3//e/9//n/+f/5//3//c59X0xUvAXANdzr/d/9//3//f/9//3//f/9//3//f/9//n//f/9//3v/f/97/3v/c/9z/2+/Y7lC0SEtDU4RbxnyKdhGv2v/d/9//3//f9133Hv8f/5//n//f/9//3//e/9//3v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z/2/7Rg4BkgmTDZk2/2//e/97/3//f/9//3//f/9//3//f/9//3v/e/97/3v/e/9//3v/f/9733P4UjM+TB2vKRIy2Ep9X/9v/3P/c/93/3/ee/5//3//f/97/3P/azUqcAmRDbEVn1//e/9//3//f/9//3//f/9//3//f/9//3//f/9/3nv/f/9//3//e/9//3v/d99vv2eWPm4ZTRFuFbAdNTLZRp5j/2//d/97/3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/93v2OyFTAB1hG0EZ5f/3f/e/97/3//f/9//3//f95//3//f/9//3//f/9//3//f/9//3//f/97/3v/d99vt0rQKW4d0CV1Pp1f/3P/d/97/3//f/9//3v/e/9z/3O4PvUZUAFxBXcy/3v/f/9//3//f/9//3//f/9//3//f/9//3//f/9//3//f/9//3//f/9//3//e/93/3f/b59jdjqQGS0NThGxHblCv2P/d/93/3v/e/9//3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n//f/9//3//e/9//3//f/5//3//e/9zdzJRBdYNlAm4Ov9z/3P/d/97/3//f/9//3//f/9//3//f/9//3v/f/9//3//f/9//3//f/97/3v/d/97/3N9Y3U+0CWwJTM2Oluda/97/3//e/97/3f/d/9zv18VHnEBcgGzFZ9j/3//f/9//3//f/9//3//f/9//3//f/9//3/ef/5//n//f/5//3//f/9//n//f/97/3//e/9332t9W1YybxFPCdQZshm5Op9b/2//c/93/3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n//f/9//3//f/9//3//f/5//3//d/tGcQmVBZQFNSb/Z/9z/3f/f/9//3//f/5//3//f/9//3//f/9//3//f/9//3//f/9//3v/f/97/3//e/97/3P/d/9zXFsyNjI2Uj61Tjpf/3P/d/93/3P/d/9veCrVCZQBkwk8T/97/3//f/9//3//f/9//3//f/9//3//f/9//3//f/9//3//f/9//3/+f/9//3//f/9//3//e/93/3P/a79b/EIVJpERTw2QFTQuXFf/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+f/9//3//f/97/3//f/9//n/+f/9//3vfZ5ERdAH3EZINdzL/b/93/3v/f/9//3//f/9//3//f/9//3//f/9//3//f/9//3//f/9//3//f/9//3//f/9//3v/e/93/3v/cxhTEDbwMTQ22Up9X/9z/3P/b39LkwXWBXMB0x2/a/9//n/+f/9//3//f/9//3//f/9//3//f/9//3//f/9//3v/e/97/3//f/9//3//f/5//3//f/9//3v/e/93/3d+W5c6bhUMDS0N8yXaQp9b32f/b/9z/3f/e/9//3//f/9//3//f/9//3//f/9/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+f/9//3//f/9//3//f/5//n//f/9//3OYNpQJ1w0XGvMdXFP/c/97/3v/f/9//3//f/9//3//f/9//3//f/9//3//f/9//3//f/9//3//f/9//3//f/9//3//f/97/3f/c/9732/ZSvIp8S1UOltbv2PfV7QN1gmUBbQV2kb/f/5//n//f/9//3//f/9//3//f/9//3//f/9//3//f/97/3f/e/97/3//f/9//3//f/9//3//f/9//3//f/97/3f/c/9vflt2Nm8VThFvFdIhVTI8U99r/3f/d/97/3v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n//f/9332OSDZQFWiKzDVUu/2//d/97/3//f/9//3//f/9//3//f/9//3//f/9//3//f/9//3//f/9//3//f/9//3//f/9//n//f/97/3v/d/97/3Pfa9hOUzrPKRIu+0JYIrUJlQkxAfUh/3f/f/9//3//f/57/3//f/9//3//f/9//3//f/9//3//f/9//3//f/9//3//e/9//3//f/9//3/+f/5//X/+f/9//3//d/97/3O+Z5Y+sCEMCXAVbxGQFTUuflP/Z/9v/3v/f/97/3//f/9//3//f/57/3/+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n//f/9vVypRAVoe1RHTGZ9b/3f/f/9//3//f/9//3//f/9//3//f/9//3//f/9//3//f/9//3//f/9//3//f/9//3/+f/9//3//e/97/3v/e/97/3f/e/93/3fXSlUy9CFQBbUNcwWTEX5f/3v/f/97/3//f/9/33v/f/9//3//f/9//3//f/9//3/+f/9//3//f/9//3//e/9//3//f/9//3/+f/5//n/de/9//3//e/9//3f/d/9zn193OpAZTg1wEZARNSbZQv9v/3f/e/97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n/+f/9//nv/e11TkhGUBfcRkg09T/93/3//f/5//3//f/9//3//f/9//3//f/9//3//f/9//3//f/9//3//f/9//3//f/5//3//f/9//3//f/97/3v/f/9//3//e/93/3f/c59f0x1QBVMFMQG5Ov9r/2//d/93/3v/e/9//3//f/9//3//f/9//3//f/1//X/9f/5//n//f/9//3//e/9//3v/f/9//3//f/9//3//f/9//nv+e/9//3//f/93/3f/c99ntz5vES4FshXzKXY6+k6/Z/9v/3P/c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57/3/+f/9//3//c1cucwXXDZIN+0L/d/9//3//f/9//3//f/9//3//f/9//3//f/9//3//f/9//3//f/9//3//f/9//3//f/9//3//f/5//3//f/9//3//f/9//3//e/93/3vfb35bshnYFVQBDgF3Mr9f/2v/c/93/3//e/9//3//f/9//3//f/9//3/+f/1//n/+f/9//3//f/9//3//e/9//3//f/9//3//f/9//3//f/9//3//f/9//n//f/9//3v/c/9z/2teUzQqsBlvFZAZ8iW4Qn1b/2//c/93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n/+f/5//3//f/9//3v/f/5//n/+f/9//3deU5MFtglRBXcy32//f/9//3//f/9//3//f/9//3//f/9//3//f/9//3//f/9//3//f/9//3//f/9//3//f/9//3/+f/5//3//f/5//3//f/9//3v/d/97/3//dxQq1xFcGlIBUAXTGRUquELfZ/93/3//e/9//3//f/9//3//f/9//3v/e/97/3//f/9//3//f/5//3//f/9//3//f/9//3//f/9//3//f/9//3//f/9//3//f/9//3//f/97/3f/d75fG0cUJm8RTg3SIXY2Gku/Y/9v/3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n//f/9//3//f/9//3//f/5//3//f/9/32uzDZQFUQWyFV1X/3P/f957/3//f/9//3//f/9//3//f/9//3//f/9//3//f/9//3//f/9//3//f/9//3//f/9//3/+f/9//3//f/5//3//f/97/3v/f/9//3v7TvYZnSbXDdUR/Tq6OlUyVDp1Rjpj/3//e/9//3//f/9//3//f/97/3v/e/9//3//f/9//n//f/5//3//f/9//3//f/9//3//f/9//3//f/9//3//f/9//3//f/9//3/+f/5//nv/b/9r/2ueW7g+sSFuFU0RsCETMthKfV//c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FSKTCZMJ1RH0GZ9b/3f/f/5//n//f/9//3//f/5//3//f/9//3//f/9//3//f/9//3//f/9//3//f/9//3//f/9//3//f/9//3//f/9//3//f/97/3v/e/9z/28UKnkuHzeTBTcm/2v/b71r2FbwNa4pdD5dW/9z/3P/d/93/3//f/9//3//f/9//3//f/9//n//f/9//3//f/9//3//f/9//3//f/9//3//f/9//3//f/9//3//f/9//3//f/9//3v/e/97/3v/d99v2E4SLkwVLBEtDbEZNCr6Qr9X/2v/e/9//3//f/9//3//e/9//3v/e/97/3//f/9//3v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11P0xW0DZQF1BE+R/9z/3v/f/5//3//f/9//3//f/9//3//f/9//3//f/9//3//f/9//3//f/9//3//f/9//3//f/9//3//f/9//3//f/9//3//e/9//3v/e/9z2EqxHdwytAmzFfxK/3f/d/9/33P4UjI20SVVNnxf/3P/e/9//3v/f/9//3v/e/9//3/ee/9//3//f/9//3//f/9//3//f/9//3//f/9//3//f/9//3//f/9//3//f/9//3//f/9//3//f/9//3//e/97/3P/bztTNS5uDSwFTQnyHVQqW1edZ/97/3v/e/97/3v/e/97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b7k2kgmTBdUNeCr/a/97/3//f/9//3//f/9//3//f/9//3//f/9//3//f/9//3//f/9//3//f/9//3//f/9//3//f/9//3//f/9//3//f/9//3//e/97/3f/d75nsB28Mr0uUAn0Jf9v/3f/d/97/3ffbxpXVT7QKfAxlUp8Z/97/3v/e/97/3v/f/9//3//f/9//3//f/9//3//f/9//3//f/97/3//f/9//3//f/9//3//f/9//3//f/9//3//f/9//3//f/97/3//e/97/3f/d/9v32dcU5c6sB0tCVAJ0xWYMn9X/2v/c/93/3//f/9//n/+f/5//n/+f/9//nv/e/97/3//f/9//X/+f/1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OfV1AFcgEYGpMNf1v/d/9//3//f/9//3//f/9//3//f/9//3//f/9//3//f/9//3//f/9//3//f/9//3//f/9//3//f/9//3//f/9//3//f/9//3//e/97/3f/d5c6WCI/P7MRTw0bT/93/3f/d/9//3v/e/9333P5VhE6bCF0Rnxj/3v/d/93/3//f/97/3//f/9//3//f/9//3/+f/9//3//f/9//3//f/9//3//f/9//3//f/9//3//f/9//3//f/9//3//f/9//3//e/9//3v/e/93/3f/b79rXlNYKtQRUAVvDRMmt0J9X/9z/3//e/57/3//f/9//3/+f/9//3v/f/9//3/+f/5//n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93/29wEVEFeiL2FXcu/2//e/9//n//f/9//3//f/9//3//f/9//3//f/9//3//f/9//3//f/9//3//f/9//3//f/9//3//f/9//3//f/9//n//f/9//3v/e/97/3ueX7MRHzeZLk4FsRnfZ/9z/3v/f/9//n//f/97/3u+a3xjMzrxMVQ+fWP/d/93/3f/f/97/3//f/9//3//f/9//3/+f/9//n//f/5//3//f/9//3//f/9//3//f/9//3//f/9//3//f/9//3//f/9//3//e/9//3//f/9//3//f/93/2+fX9lCNC6QGW8VkBnzJRQuPFP/b/9z/3f/e/97/3/ce/1//X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zdzJQBZsm/jLUGZ9f/3v/f/9//n//f/9//3//f/9//3//f/9//3//f/9//3//f/9//3//f/9//3//f/9//3//f/9//3//f/9//3//f/9//3//f957/3//e/9732/0HXkmn0/0GS4Fuj7/c/97/3//f/5//X//f/9//3v/d/93fV91QtApEjb4Ut9z/3v/f/97/3//f/9//3//f/9//3/+f/9//n//f/9//3//f/9//3//f/9//3//f/9//3//f/9//3//f/9//n//f/9//3//f/9//3//f/9//3//f/97/3f/d/9zv2PZQhQmkBWQFW8V0SFVNjxT32f/d/93/3v+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cxtLLwW1Cf8y9hV3Lv9v/3v/f/5//n//f/9//3//f/9//3//f/9//3//f/9//3//f/9//3//f/9//3//f/9//3//f/9//3//f/9//3//f/9//n//f/9//3//e/93Vi6yDT4//DowBdMd32f/d/97/3/8f/1/3X/ee/93/3f/d/93/3ffb9dO8DXwMZVGvm//d/97/3v/e/9//3v/e/9//3/+f/9//3//f/9//3//f/9//3//f/9//3//f/9/3nv/f/9//3//f/9//3//f/9//3//f/9//3//f/9//3//f/9//nv/e/97/3v/c99rt0bxKS0NTg1wEfQdujKfV/9v/3f/c/93/3v/f/97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ee957/3//f/9//3//f/9//3//f99v8ylwEds+/2NWLtAh/3P/d/97/3//f/9//3//f/9//3//f/9//3//f/9//3//f/9//3//f/9//3//f/9//3//f/9//3//f/9//3//f/9//3//f/97/3//f/97uT5wEbc+/2/8Pk8FsRn/b/93/3/+f/9//3//f/9//3//f/9//3//f/9//3//f/9//3//f/9//3//f/9//3//f/9//3//f/9//3v/e/97/3edZ9dO8C1tGRMy2U6eZ/9z/3P/d/93/3v/d/97/3v/f/97/3//f/9//3//f/9//3//f/9//3//f/9//3/+f/9//n//f/5//n/+f/9//3//f/5//3//f/9//3//f/9//3/+f/9//3//f/97/3v/e/93nmv5UtEtLBlNGbAlFDK4Ql1X/2//b/9z/3v/f/9//3//f/9//3//f/97/3//f/9//3v/f/9//3/+f/5//n//f/9//3//e/97/3f/e/97/3//f/9//3//f/9//3//f/9//3//f/9//3/+f/9//nv/e/9vNSoOAXERv2v/e/93/3v/d/973nv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e/9/33v/f/9//3//f/9//3//f/9//3//f/97vm9uGXEFvCY5HrQZf1vfc/9//3/+f/9//3//f/9//3//f/9//3v/e/97/3//f/9//3//f/5//n/+f/5//X/9f/1//n//f/9//3//f/9//3//f/9//3//e/97OlssGVxX/2ufV5ARLQk7W/97/3v/e/93/3v/f/5//X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/93/3f/d/9zn2P5SvIpcBH2FTgWmip/T/9n/2//d/97/3//f/9//3//f/9//3//f/9//3//f/9//3//f99zXVstEdIlfl//d/97/3/9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VDpwBbQJvS61FRcuv2v/f/57/n/+f/9//3//f/9//3//f/9//3v/f/9//3//f/9//3//f/5//3/+f/5//X/+f/5//3//f/9//3//f/9//3//f/9//3//f75v8TGWPv9n/2eZMk4NdT7/e/9//3v/e/97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fc59j9R3UEbIRsRVULjtP/2//d/97/3v/f/57/3//f/9//3//f/9//3//f/9//3//e/9z+k5OFfMtn2f/e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n/+f91/3n/+f/9//3//f/97/3v/d1xbcAlRAd42Wy4PDR1X/3v/f/5//n//f/9//3//f/5//n/+f/5//n//f/9//3//f/9//3//f/97/3v/d/93/3f/d/9//3//f/9//3//f/9//3/+f/9//3v/d9hK0CH4Qv9nv1uQHW4ZnmP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f/d/9zPFcTLq8dbhGPFfMhuTrfY/9r/2//d/97/3/+f/5//3//f/9//3/+f/5//3//f/93EzJNFZc+/2//c/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v/e/97/3f/d/9z/3P/a3gqcQE5It46tB2zJb9r/3v/f/5//3//f/9//3/+f/5//3/+f/9//3//f/9//3//f/9//3//f/97/3v/d/93/3f/f/5//3//f/9//3//f/9//3//f/97/3e/Z7Ad8SH/Y/9vNDJOEXY2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97/3v/b/pK0h1wEbIV0h23Or9j/3P/e/9//3/+f/9//3//f/5//3/+f/9//3//e75nMzJuGflO/2//d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v/d/9znl9/Wz1Pf1deU39Tf1OfW99j/2cdP7QNUgWdMp02cRX6Sv9z/3f/e/97/3//f/9//3//f/9//3//f/9//3//f/9//3//f/9//3//f/5//3/+f/9//n//f/9//3//f/9//3//f/9//3//f/9//3NVNk4Rf1f/czxbkRmyGd9n/3v9f/5//3//f/93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v/d/9zfVd2NrAZkBnRIXY6O1Pfa/9z/3f/f/9//n//f/9//3//f/97/3P/cxpTTRmOHVxb/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v/e1tbl0JVMpAZLglwDXANcA0uBW8NkBHSHTUmVyZyBTIFthG+NpQVujr/a/9z/3P/e/97/3//e/9//3v/f/9//3//f/9//3//f/9//3//f/9//3//f/5//3//f/9//3//f/9//3//f/9//3//f/9//3//f/93GlOQGblC/3v/d1cuLwm4Qv93/n/+f/9/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97/3f/e/93/3Pfa/pONDKwIdEhFC4bS59f/3P/e/9//3//f/9//3//e/97/3f/c7hGTBXyLf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b35bmD5vFesELg0NCbEZjxFvEU0JTQktBU0JLQUuCXENcg0xBREBdQ1TBfcZP0d/U79f32f/b/9v/3P/c/93/3//f/9//3//f/9//3//f/9//3//f/9//3//f/9//3//f/9//3//f/9//3//f/9//3//f/9//3v/d99r8ikTLt9r/3M9Ty4NbhW+Z/97/3//f/9/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ee/9//3v/f/93XFsTLm8RkRE3Jvw6f1PfY/9v/3f/f/5//n/9f/57/3//exIyLBG4Pv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97flvTHQ4J7ASxGVY2+0r/a/9v/2f/a/9n/2ffY59bPU94NngykxUQATIBMgF0BXMFkg2REdEZ8iVVNthGfVu/Z/97/3v/e/97/3v/e/9//3v/f/9//3//f/9//3//f/9//3//f/9//3//f/9//3//f/9//3//f/97/3v/d5ZCjh07V/9v/2uPGSsN2E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+f/9//3//f/93/29/V5k21BWyCTYiPEe/X/93/3v/f/1//n/+f/9//3tbWywRbxX6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exUqDgGRFV9T32v/c/97/3/+e/97/3v/e/93/3v/d/93/3P/c79feTbuADIBEgERARABDgGQFS0NTQ0tDU0RkBXUGTgmmy79Oh1DXk+/W/9n/2v/c/9z/3f/d/97/3v/f/9//3//f/9//3//f/9//3/9f/5//Xv/f/5//3/eb64l0SHfX/9v+U4rFY4hnWP/d/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f/9//3v/e/93/3f/c/9ruTYVHo8R0iGXQn1j/3f/f/57/3//e/97/2+WPi0N0iF9X/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vSIQ4B9SGfX/9z/3f/f/57/3/9f/5//n//f/9//3//e/9//3v/d59jsxkxCTIJMQUxCTcqv1tdU9lGEipuGS0NcAlxBZINkg2yEZANbw1tDfElVDL6Sn1b32v/b/93/3f/e/97/3v/e/9//3v/f/9//3/+f/5//3//f/9//3+VQk0JG0P/c75njR0rEbc+/2//d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/9//3//f/97/3//d/9rv188T3U20SWvITQ2t0b/c/93/3f/c/9z/2t2NusEsCV9Y/97/3f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PFfSIQwJ8yk7U/9v/3P/d/93/3//f/9//X/9f/x//H/ce/1//3//dxQuLw3OAO8E7gSZPv9z/3f/d/9332//b55jO1NVOvEljhmOGW4VjhVuEZAVTw1OCU8J0xU2Jpky+0p+X99r/3P/c/93/3f/e/93/3//e/9//3v/d/93fVtwCRQa/2v/c9dGKw3SHf9j/3P/f/5//n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X/+f/5//3//f/9//3//f/97/3//f/9//3//f/5//n/9e/57/3vfbxpTdjbSHZER9B3bPt9f/2v/b/9zv2dVNgsNdz7/b/9z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93XFsTMm4ZjxnyJdlCn1//c/9z/3ved/5//X/9f9t//X/9f/9//3vaSi8R7gDuCHEd2kr/c/97/3//e/9//3v/f/97/3v/d/93/3P/b79jPFMbR5k6FCKREU8JcAlPCU8NkBXyJRMqVTJ3OtpKG1NdW99r/3P/d/93/3P/b/9nui5xCX5X/2//b/Ihbw09S/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9//3//f/9//3//f/9//3//f/9//n/+f/1//H/7f/5//3v/d/9rn1fbOhUebw3RHbg+flv/b/9z/2c1Lk8NuD7/b/9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e/97/3M7VzQubxFPCbMVNiIdQ99j/2//c/97/n/+f/5//n/+e/93v2NwFQ4Fkx09V/93/3/+f/5//n/ee997/3//f/9//3//e/9//3v/e/93/3f/d/9332t8W/lKlz7RHdEVkA1wCU4FTwVOCW8NDQXSHVUu+0JeS59Pv0//U/02sxFWKv9n/2N/T1ANVy7/Z/9z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1//n/+f957/3f/d/9z/3OeY3Y+jx2vIbAdNCobQ/9bf0s3Ik8J2j7/b/9z3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f/a11TmTYVIrIVTgmwGbg+32f/c/93/3v/f/97/3v/c/9nLwnvAJMVPlf/d/9//X/9f/5//3//f/9//3//f/9//3//f/9//3//f/9//3//f/9//3v/f/9z32e/W59XXks9R9o6dy4UJpAVbxFODU0JbwlOBZAJshGzEQ8BcQ2ZMn9Pf1PUHXARXVP/a/93/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v/f/97/3v/d99z+E4SKm4RkBE2Hh43/zqTDZIVflf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e/9//3v/e/97/3fYSjM2jh1uFfIhmDI9R99f/3P/d/9v/2P8PnMJMwURBTcy32//e/5//X/+f95//3//f/9//3//f/9//3//f/9//3//f/9//3//f/9//3//f/97/3v/d/93/3f/d/93/3v/c3xjt0oTNq8hbhksDU4NcRVRCREB8QD3FRcishnLAHAV2j5/U79f/2//c/9z/3ve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3//f/973299W1UuTgXVDToetQ0vAdIdflv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97/3//f/9//3//f/5//3//e99vt0KRGU4JcAlvDbdCnl9dU7g6shUXIpwyUg2SGZ9j/3v/f/5//n//f/97/3//f/9//3//f/9//3//f/9//3//f/9//3//f/9//3//f/9//3//f/9//3//f/9//3//f/9//3v/e/93/3O/a39fPk+UFREBUgEwBW8Z6wjtAHINkhFvDRIqlT7YSjtXv2vf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91//3//f/97/3P/b59X3DbVFdUZUA3tBLIdHE//c/97/3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/3szNusMt0L/c/9v/3fde/9//3//f/9//3/df/5//n//f/93/3v/e/9//X/+f/9//3//f/9//3//f/9//3/fd9dS8TFUNjtT/2v/a/9r/2v/cxMyygyoDCsdvmv/d/97/3//f/9//3//f/5//3//f/9//3//f/9//3//f/9//3//f/9//3//f/9//3//f/9//3//f/9//3//f/9//3//f/9//3//f/9//3//f/97l0LsBFANHUf/a/973Hv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3f7Tm8dyghtHd9v/3v+f/9//3//f/9//3f/d75rt0avJbAlVTYaT/9v/3P/d/97/3v/f/9//3//f/9//3v/f/97/3//f/9//3v/f997/3//f/9/33N2Pi4JshU8T/9z/3f/e/9//3//f/9//3//f/9//3/+f/9//3//f/9//3//f/9//3//f/9//3//f/9//3//f/9//3//f/9//3//f/9//3//f/9//3//f/9//3//f/9//3//f/9//3//f/9//3//f/9//3//f/9//3//f/9//3//f/9//3//f/9//3//f/9//3//f/9//3//f/9//3//f/9//3//f/9//38AAP9//3//f/9//3//f/9//3//f/9//3//f/9//3//f/9//3//f/9//3//f/9//3//f/9//3//f/9//3//f/9//3//f/97XGMsGW4dfl//b/9z/3/+f/9//3//f/5//n/+f/9//3//e/97/3//f/5//X//f/9//3//f/9//3//f/9//3v/c1tbEi6wIbc632P/a/93/3ffb44ppwwqGZ1r/3v/f/9//3//f/9//3//f/9//3//f/9//3//f/9//3//f/9//3//f/9//3//f/9//3//f/9//3//f/9//3//f/9//3//f/9//3//f/9//3//f/93NTIPBdUZ/2f/c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eVRukQ0C2+a/97/3v/f/9//3/+f/9//3f/e/93nmNVNrAdTRX5Sr9n/3f/d/93/3//f/9//3//f/9//3//f/9//3//f/9//3//f/9//3//f/9/nms2KnENbxG4Qv93/3v/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93VD7pDBMyXVv/c/93/3v/f/9/3Xv+f/5//3//f/9//3v/f/9//3/+f/5//3//f/9//3//f/9//3//f/97/3v/cxpT0CFuFTQuO0//c99z/3eVSq4pU0K9b/9//3//f/9//3//f/9//3//f/9//3//f/9//3//f/9//3//f/9//3//f/9//3//f/9//3//f/9//3//f/9//3//f/9//3//f/9//3//f/9//3//e99rcRUOAZg2/2v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m/XTvhW/3v/e/9//3//f/9//n//f/9//3v/e/93/3dcW7dCjh0RLthK32//d/97/3v/f/5//n/9f/5//n//f/9//3//f/9//3//f/9//3//f/97nmO5QiwRTBX5Tv9z/3f/f/9//3/+f/5//3//f/57/3//f/9//3//f/9//3//f/9//3//f/9//3//f/9//3//f/9//3//f/9//3//f/9//3//f/9//3//f/9//3//f/9//3//f/9//3//f/9//3//f/9//3//f/9//3//f/9//3//f/9//3//f/9//3//f/9//3//f/9//3//f/9//3//f/9//3//fwAA/3//f/9//3//f/9//3//f/9//3//f/9//3//f/9//3//f/9//3//f/9//3//f/9//3//f/9//3//f/9//3//f/9//3v/e99vMzbqDHU632f/d/97/3//f/5//n//f/9//3//f/9//3//f/9//3//f/9//3//f/9//3//f/9//3//f/93/3v/c31fEy6PGW4Z10r/d/97/3v/e/97/3//f/9//3//f/9//3//f/9//3//f/9//3//f/9//3//f/9//3//f/9//3//f/9//3//f/9//3//f/9//3//f/9//3//f/9//3//f/9//3//f/9//3v/e/tKywBwEbk+/3f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//3//f/9//3//f/9//3//f/93/3v/c/9ztkbQLfExUz5zQhlX33P/f/5//n/+f/9//3//f/9//3//f/9//3//f/9//3//f/97/3c7V44hbRm3Qv9z/3v/f/9//n/+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e/9//3f/e75rryVNGXY+/2v/c/93/3/+f/5/3nv/f/97/3//f/9//n//f/9//3//f/9//3//f/9//3//f/9//3//f/97/3v/c79ndj5NFeoMnmffb/97/3f/f993/3//f/9//3//f/9//3//f/9//3//f/9//3//f/9//3//f/9//3//f/9//3//f/9//3//f/9//3//f/9//3//f/9//3//f/9//3//f/9//3//f/5//3vfby0RDgVQDV5T/3P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v/f/9//3//f/9//3//f/9//3//f/5//3//f/9//3//e/93/3//e/973287WzM6ryWOIdAtXGO+c/97/3//e/9//3//f/9//3//f/9//3//f/5//3/ee/9//3s7W24dCw1UNv9v/3f/f/9//3//f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f/e1xfjyUsFfpK/2//f/9//3//f/9//3//f/9//3/+f/5//n//f/9//3//f/9//3//f/9//3//f/9//3//f/97/3v/d99rlkIsEXY+/3f/d/97/3v/f/9//3//f/9//3//f/9//3//f/9//3//f/9//3//f/9//3//f/9//3//f/9//3//f/9//3//f/9//3//f/9//3//f/9//3//f/9//3//f/9//3//f/57/3u3Qg4FDgFXKj1T/3v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5//3/ef/5//3//f/9//3//e/97/3P/c99r+lLxLdEtEza3Sltf32//d/9733P/f/9//3//f/9//3//f/9//3//f/9//3ddW48dCw0zMr9n/3f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93/3v/e9hObiFuGTxT/3f/e953/3//f/9//3//f/9//3/+f/9//3//f/9//3//f/9//3//f/9//3//f/9//3//f/97/3v/d79rjx1uGf9v/3f/e/9//3/de/9//3//f/9//3//f/97/3//f/9//3//f/9//3//f/9//3//f/9//3//f/9//3//f/9//3//f/9//3//f/9//3//f/9//3//f/9//3//f/9/vXv/f/9//3OyGVEJUQUWJhtPv2//e/97/3f/e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f/5//3//f/5/3Xv/f/9//3//e/9//3f/d/93/3N9W9hC0SVvGdIl2UaeY/9zv2v/d/93/3v/e/97/3v/e/97/3//e/97/3N9X/IpDA1WMn5X/2v/d/97/3/9f/5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v/e3VCDBGxIRpT/3f/f/9//3//e/9//3//f/9//3//f/9//3//f/9//3//f/9//3//f/9//3//f/9//3//f/9//3//d5c+0SWeY/93/3//f/9//3//f/9//3//f/9//3//f/9//3//f/9//3//f/9//3//f/9//3//f/9//3//f/9//3//f/9//3//f/9//3//f/9//3//f/9//3//f/9//3//f/9//nv/f/97f1dQBXMFkw1wFbhC/2//c/93/3f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nv/f/9//3//f/9//3//f/9//3//f/9//3//f/9//3//f/9//3v/e/93/3P/b99rHFN2OtElsCGPIdApdT6WQp5j/3f/c/93/3f/d/93/3v/d/93/3O/Y9IdLgW6Ov9r/2//e/9//n/9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v/e5ZCTRluGVxX/3P/d/97/3//f/9//3//f/9//3//f/9//3//f/9//3//f/9//3//f/9//3//f/9//3//f/9//399W7Aht0L/d/97/3//f/9//n//f/9//3//f/9//3v/f/9//3//f/9//3//f/9//3//f/9//3//f/9//3//f/9//3//f/9//3//f/9//3//f/9//3//f/9//3//f/9//3//e/97/nv/f/9v0h2TCZQJcQmREVYu/2v/a/9z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/f/9//3//f/9//3//f/9//3//f/97/3//e/97/3f/c1xft0avJbAhbxWxHfQluTodR35T32f/c/9z/3P/b/9v/2e/W08JkRFdT/9v/3f/f/x//X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d5dCbxmPGV1b32v/e/9//3//f/9//3//f/9//3//f/9//3//f/9//3//f/9//3//f/9//3//f/9//3//f/9//28TLlU632//e/97/3//f/9//n//f/9//3//f/9//3//f/9//3//f/9//3//f/9//3//f/9//3//f/9//3//f/9//3//f/9//3//f/9//3//f/9//3//f/9//3//f/9//3v/d/9//3//d11XsxG0CXommi7TFVYu/2f/b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v/e99v/3O/ZxtPVjLzIZEVkBFvEdAlES51PpY+G0+fW99fn1M2Ki4Nlz7/b/9//3/ce/1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dxMu6whvFX5b/3P/f/9//3//f/9//3v/f/5//3//f/9//3//f/9//3//f/9//3//f/9//3//f/9//3//f/9vlz6vIVtb/3f/e/9//3//f/9//3//f/9//3//f/9//3//f/9//3//f/9//3//f/9//3//f/9//3//f/9//3//f/9//3//f/9//3//f/9//3//f/9//3//f/9//3//f/93/3f/f/9//nf/dxUicgl6Jp9LNx6yFfMlv2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n//f/5//3/+f/9//n/+f/5//n/+f/9//3//f/93/3v/d/93/2/fZztT2UrwMfAtjh1OEW8R0x30IfQhbxUsFZVG/3f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vfa7EhDAnSIb9r/3v/f/9//3//e/9//3//f/9//3//f/9//3//f/9//3//f/9//3//f/9//3//f/9//3//c/pOTRnYTv97/3v/f/9//3//f/9//3//f/9//3//f/9//3//f/9//3//f/9//3//f/9//3//f/9//3//f/9//3//f/9//3//f/9//3//f/9//3//f/9//3//f/9//3//e/93/3/+f/9//3tdU7IVsw1fQ/9bVy6QFbAlW1//d/9//3v/f/97/3//f/9//3//f/9//3//f/9//3//f/9//3//f/9//3//f/9//3//f/9//3//f/9//3//f/9//3//f/9//3//f/9//3//f/9/3nf/e/9//3//f/9//3//f/9//3//f/9//3//f/9//3//f/9//3//f/9//3//f/9//3//f/9//3//f/9//3//f/9//3//f/9//3//f/9//3//f/9//3//f/9//3//f/9//3//f/9//3//f/9//3//f/9//3//f/9//3//f/9//3//f/9//3//f/9//3//f/9//3//f/9//3//f/9//3//f/9//3//f/9//3//f/9//3//f/9//3//f/9//3//f/9//3//f/9//3//f/5//3/+f/5//n/+f/5//3//f/9//3//f/9//3//d/93/3f/e/93/3v/d99rPVP7Qrk6VjLzJfItdUbec/9//n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P/a7AdLQ3zLb9n/3f/e993/3//f/9//3//f/9//3//f/9//3//f/9//3//f/9//3//f/9//3//f/9//3NcVywV2Er/d/9//3//f/9//3//f/9//3//f/9//3//f/9//3//f/9//3//f/9//3//f/9//3//f/9//3//f/9//3//f/9//3//f/9//3//f/9//3//f/9//3//f/9//3v/e/9//3/+f/57/3P6Qg4BeSr/X/9rdTqOISwRO1f/c/93/3f/e/97/3//f/9//3//f/9//3//f/9//3//f/9//3//f/9//3//f/9//3//f/9//3//f/9//3//f/9//3//f/9//3//f/9//3v/f/97/3//e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3n/+f/5//3/+f/5//n//f/97/3//d/93/2//c/9z/3P/d993/3//f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97/3O/Z7AdbhXzKX1f/3f/f/9//3//f/9//3//f/9//3//f/9//3//f/9//3//f/9//3//f/9//3//f/9zXFttGdhO/3f/e/9//3//f/9//3//f/9//3//f/9//3//f/9//3//f/9//3//f/9//3//f/9//3//f/9//3//f/9//3//f/9//3//f/9//3//f/9//3//f/9//3//f/9//3v/f/9//n//f/9732sVIu0APE//b/93lUKwHY8Z2Erfa/93/3v/e/9//3//f/9//3//f/9//3//f/9//3//f/9//3//f/9//3//f/9//3//f/9//3//f/9//3//f/9//3//f/9//3//e/9//3t8Z95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9f/5//n//f/9//3//e/93/nf/e/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e/97/3O/YxQmTw3SIVxX/3v/f917/3//e/97/3//f/9//3//f/9//3//f/9//3//f/9//3//f/9//3//czpTKxU7V/93/3v/e/9//3//f/9//3//f/9//3//f/9//3//f/9//3//f/9//3//f/9//3//f/9//3//f/9//3//f/9//3//f/9//3//f/9//3//f/9//3//f/9//3/+f/5//3//f9x7/3//d/9zPUsMBY8dvmv/e/93PE/yHa8ht0a/a/93/3v/f/9//3//f/9//3//f/9//3//f/9//3//f/9//3//f/9//3//f/9//3//f/9//3//f/9//3//f/9//3//f/9//3//e/97Kh2uLRlf/3//f/9//3//f/9//3//f/9//3//f/9//3//f/9//3//f/9//3//f/9//3//f/9//3//f/9//3//f/9//3//f/9//3//f/9//3//f/9//3//f/9//3//f/9//3//f/9//3//f/9//3//f/9//3//f/9//3//f/9//3//f/9//3//f/9//3//f/9//3//f/9//3//f/9//3//f/97/3//f/9//3//f/9//3/+f/9//3//f/9//3//f/9//3v/f/9//3//f/9//n//f/9//3//f/9//3//f/9//3//f/9//3//f/9//3//f/9//3f/e/9//n/9f/1/3Xv9f/5//3//e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e/97/3O/YzUubhXSKRlX/3//f/97/3v/e/9//3//f/9//3//f/9//3//f/9//3//f/9//3//f/9//3f4Sm0dfWP/e/97/3//f/9//3//f/9//3//f/9//3//f/9//3//f/9//3//f/9//3//f/9//3//f/9//3//f/9//3//f/9//3//f/9//3//f/9//3//f/9//3//f/9//3/+f/9//3//f/9//3//c/9n8iEsFbZG/3v/d/9rv1sTKtAhMzI7V/97/3v/f/9//3//f/9//3//f/9//3//f/9//3//f/9//3//f/9//3//f/9//3//f/9//3//f/9//3//f/9//3//f/97/3//e3RKxxArIRlb/3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5//n/9f/5//n//f/9//3v/e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v/e7dKTR0rGdhO/2//b/9v/3P/e/9//3//f/5//3/+f/5//n/+f/9//3//e/97/3//e/9vt0KOIf9z/3v/e/9//3//f/9//3//f/9//3//f/9//3//f/9//3//f/9//3//f/9//3//f/9//3//f/9//3//f/9//3//f/9//3//f/9//3//f/9//3//f/9//3//f/9//3//f/9//n//f/9//3v/b/pKLA2wIb9n/3P/d/9z31+3Nm8RkBm4Rt9v/3v/f/9//n/+f/9//3//f/9//3//f/9//3//f/9//3//f/9//3v/f/97/3//f/9//3//f/9//3//f/9//3//f/9//3//e3RGKx1NHTQ2n2P/a/9z/3f/f/9//3//f/9//3f/e/97/3/+f/5//X//f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lW0C1NHRMyfVf/b/9v/3v/f/9//3//f/5//3/df/5//3//f/9//3//f/9//3v/cxIuEjb/d/9//3//f/9//3//f/9//3//f/9//3//f/9//3//f/9//3//f/9//3//f/9//3//f/9//3//f/9//3//f/9//3//f/9//3//f/9//3//f/9//3//f/9//3//f/9//3//f/9//3//f/97/3eeX7AdThHYRv9z/3v/e/9r31/aQtEhjx1UOp1n/3v/f/9//3/+e/5//3//f/9//3//f/9//3//f/9//3//f/9//3v/f/9//3//f/9//3//f/9//3//f/9//3//f/9//3v/e75rEjJNFdEhO0//a/93/3//f/9//3//f/9//3v/f/9//n/9f/5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79rVDoKDW0Vlz6eX99v/3f/e/9//3v/f/9//3//f/9//3/ef/9//3//f/9/n2dNGZZG/3f/e/9//3//f/9//3//f/9//3//f/9//3//f/9//3//f/9//3//f/9//3//f/9//3//f/9//3//f/9//3//f/9//3//f/9//3//f/9//3//f/9//3//f/9//3//f/9//3/+f/9//3//f/93/3OXPk4RsCXfb/93/3v/e/97/3dbW7AlKxE0Mt9j/2//c/9z/3v/f/9/3X/+f/5//3//f/9//3//f/97/3//f/9//3//f/9//3//f/9//3//f/9//3//f/9//3//f/9//3v/d99vt0YsESwRuEL/b/93/3v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79rlkKOHW4ZbhkbT35f/2//d/97/3v/e/97/3//f/9//3//f/9//3//d1U+CxFcX/93/3//f/9//3//f/9//3//f/9//3//f/9//3//f/9//3//f/9//3//f/9//3//f/9//3//f/9//3//f/9//3//f/9//3//f/9//3//f/9//3//f/9//3//f/9//3//f/9//3/+f/9//3//e/9z/2sTLm4ZuEb/e/9//3//f/9//3ffa7dC8iWwGRtL32P/c/93/3v/f/9//n//f/9//3//f/9//3//f/9//3//f/9//3//f/9//3//e/9//3//f/9//3//f/9//3//f/93/3v/d/93GlOQIeoIlj6+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e/9zv2uWPk0VLQ3SHXYyPE+/Y/9v/2//c/9z/3P/d/973nP/d/93nWcLEdEt/3P/e/9//3//f/9//3//f/9//3//f/9//3//f/9//3//f/9//3//f/9//3//f/9//3//f/9//3//f/9//3//f/9//3//f/9//3//f/9//3//f/9//3//f/9//3//e/9//3//f/5//n/+f/9//nf/e/9zXVtNGbAlv2//e9x73H/df/9//3f/c/pGsRVPCZgyn1v/b/93/3//f/9//3//f/9//3//f/9//3//f/9//3//f/9//3//f/97/3v/f/9//3//f/9//3//f/9//3//f/97/3f/d/93O1uvIQsJdTa/a/97/3v/f/5//3//f/9//3v/e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v/e/93/3ddW24VbxFvEU0NbhXxJdhGfFf/c/9v/3P/b/9v/2//ZzMyTBX6Uv97/3v/f/9//3//f/9//3//f/9//3//f/9//3//f/9//3//f/9//3//f/9//3//f/9//3//f/9//3//f/9//3//f/9//3//f/9//3//f/9//3//f/9//3//f/9//3//e/9//3//f/5//3//f/9//3v/c/9zbiEsFRpX/3vce9t//n//f/9//3P/a59bdzKQFZAZ2Eb/c/97/3//f/9//3//f/9//3//f/9//3//f/9//3//f/9//3//f/97/3//f/9//3//f/9//3//f/9//3//f/9//3f/d/93v2cTLgsJNDL/b/97/3//f/5//3//f/97/3v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e/9//3v/e/97/3v/b/9rOlNUNo0ZTBFtFdAh2D5cT75X/1/fW59Tdy4tCXU632//d/9//3//f/9//3//f/9//3//f/9//3//f/9//3//f/9//3//f/9//3//f/9//3//f/9//3//f/9//3//f/9//3//f/9//3//f/9//3//f/9//3//f/9//3//f/97/3//f/9//n/+f/5//3//f/9/33P/d7ApCxESNv93/n/+f/5//3//f/9//3f/d/9zGlOvIW0VVDa/Y/9v/2//d/97/3v/f/9//3//f/9//3//f/9//3//f/9//3//f/9//3//f/9//3//f/9//3/de/9//3//f/97/3//e/9332exIQwJuEL/b/97/n/+f/5//3//e/97/3v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97/3v/d/93/3P/bzpXMjIrEU0VbRVMDW0N0RluDU4JsR2fY/97/3v/e/9//3//f/9//3//f/9//3//f/9//3//f/9//3//f/9//3//f/9//3//f/9//3//f/9//3//f/9//3//f/9//3//f/9//3//f/9//3//f/9//3//f/9//3//f/97/3//f/9//n//f/5//3//f/9//3c0OskMryX/d/9//3//f/9//3//f/9//3v/e/9332t1Po8hsCHYQp5f/3P/c/97/3//f/9//3//f/9//3//f/9//3//f/9//3//f/9//3//f/9//3//f/9//3//f/9//3//f/9//3v/e/93nl+wHQwJG0//d/9//n/+f/9/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v/f/93v291QvExbR2OIdAlVDY7U/9v/3f/e/97/3//f/9//3//f/9//3//f/9//3//f/9//3//f/9//3//f/9//3//f/9//3//f/9//3//f/9//3//f/9//3//f/9//3//f/9//3//f/9//3//f/9//3//f/9//3v/f/9//3/+f/5//n//f/5//3//e/972FKOJZVG/3v/e/9//3//f/9//3/+f/5//3//f/97/3t8X1QyjxmwGdg+v1//c/97/3v/f/9//3//f/9//3//f/9//n/ef/9//3//f/9//3//f/9//3//f/9//3//f/9//3//f/9//3//e/9z+kaQFU4Nflf/d/9//X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e/97/3v/e/93/3f/d/97/3v/f/9//3//f/9//3//f/9//3//f/9//3//f/9//3//f/9//3//f/9//3//f/9//3//f/9//3//f/9//3//f/9//3//f/9//3//f/9//3//f/9//3//f/9//3//f/9//3//f/9//3/+f/9//n//f/9//3//f/97nmv/d/93/3v/e/9//3//f/9//3/+f/5//3//f/97/3f/bzxT0SGPGdElt0a+Z/97/3v/f/9//3//f/5//n//f/5//n/+f/9//3//f/9//3//f/9//3//f/9//3//f/9//3//f/9//3//e/9r0h1PCXgy/3P/e/5//X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5//3//e/9//3//f/9//3//f/9//3//f/9//3//f/9//3//f/9//3//f/9//3//f/9//3//f/9//3//f/9//3//f/9//3//f/9//3//f/9//3//f/9//3//f/9//3//f/9//3//f/9//3//f/9//3/+f/9/3Xv/f/9//3//f/97/3v/e/97/3//f/9//3//f/9//3//f/9//3//e/93/3v/d/9vl0LyLU0Z0CX5Tv9v/3P/e953/3//f/9//n/9f/1//3//f/9//3//f/9//3//f/9//3//f/9//3//f/9//3//f/5//3//b/pCLgWyFRtL/3f/f/5//n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n/+f/5//3//f/9//3//f/9//3//f/9//3//f/9//3//f/9//3//f/9//3//f/9//3//f/9//3//f/9//3//f/9//3//f/9//3//f/9//3//f/9//3//f/9//3//f/9//3//f/9//3//f/9//3//f/9//3//f/9//3//f/9//3//e/97/3v/f/9//3//f/9//3//f/9//3//f/9//3//f/97/3v/e/97v2vYSq8hbRUyLnxb/3P/f/9//3//f/9//3//f/5//3//f/9//3//f/9//3//f/9//3//f/9//3//f/9//3//f/9//3f/a1YucBE0Kv9v/3/+f/5//n/+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e/97/3v/e/93/3v/e/97/3v/f/9//3/+f/5//X/+f/9//3//f/9//n//f/5//3//f/9//3//f/9//3//f/9//3//f/9//3//f/9//3//f/9//3//f/9//3//f/9//3//f/9//3//f/9//3//f/9//3//f/9//3//f/9//3//f/9//3//f/9//3//f/9//3//f/9//3//f/9//3//f/9//3//f/9//3//f/9//3//f/9//3//f/9//3//f/9//3v/e/97/3edY1M2jRnQIbZC/3P/e/9//3//f/9//3v/f/9//3//f/9//3//f/9//3//f/9//3//f/9//3//f/9//n/de/9//3ffY9EdbxH7Sv9z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e/9//3v/e/97/3//e/9//3//f/9//3/+f/9//n//f/9//3//f/9//n//f/9//3//f/9//3//f/9//3//f/9//3//f/9//3//f/9//3//f/9//3//f/9//3//f/9//3//f/9//3//f/9//3//f/9//3//f/9//3//f/9//3//f/9//3//f/9//3//f/9//3//f/9//3//f/9//3//f/9//n//f/9//3//f/9//3//f/9//3//f/9//n//f/9//3//e/97/3f/c31bljqvHTM22E6/b/97/3//d/97/3v/f/9//3//f/9//3//f/9//3//f/9//3//f/9//3//f/9//n//f/97/3PYQm8RkRn/a/93/3/+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5//n/+f/9//3//f/9//3//f/9//3//f/9//3/ee957/3//f/9//3/+f/9//n//f/9//3//f/9//3//f/9//3//f/9//3//f/9//3//f/9//3//f/9//3//f/9//3//f/9//3//f/9//3//f/9//3//f/9//3//f/9//3//f/9//3//f/9//3//f/9//3//f/97/3//f/9//n//f/9//3/+f/9//n//f/9//3//f/9//3//f957/3//f/9//3//f/9//3//e/97/3v/e99rGk/QIa8d8SX5St9r/3f/e/9//3//f/9//3//f/9//3//f/9//3//f/9//3//f/9//3//f/9//n//f/97/281Kk8NPE//b/97/3/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+f/9//3/+f/9//3//f/9//3//f/9//3//f/9//3//f/9//3//f/9//3//f/9//3v/e/9z/2uWOm0VbRV0Oltb33P/f/9//3//f/9//3//f/9//3//f/9//3//f/9//3//f/9//3/de/9//nv/f/9zPEtvEbg6/2v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dZ3Q+TBltHbdG/3P/f/9//3//f/9//3//f/9//3//f/9//3//f/9//3//f/1//Xv+e/97/3f/c79jjxkRKv9v/3f/e/57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51jdT7xKfEtdUJcY/9//3v/e/9//3//f/9//3//f/9//3//f/9//3/+f/57/3//e/97/3P/b0wZryHfa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v/d/93XF+WPnAV0h13Np9b/2v/c/9z/3f/e/9//3//f/1//X/8f/1/3X//f/9//3//e/97/3cSMiwVnmf/d/97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d/93/29eT1cqkBGQFdg+32P/c/9z/3v/e/9//n/+f/1//H/be/9/33//f/9//3/fd/978TFNHZ5n/3v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93/2vfY9lC8SFNEa8ddTo7U/9v/3P/d/93/nf/e/53/3v/f/9/33v/f/97/3f/d3VCLBWfZ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3nvfe/97/3//e/9z/2//c99n10ZtHUwVjh0RLtdG32f/b/9z/2//b/9v/3v/e/9//3f/e/93/3dVOgsRfW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953/3/+e/9//3v/e/97/3f4UtApjh2PGZAZFCJWKroyHUO/V55b/2v/a/9r/2v/a31X0SVtGb5n/3f/e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9//3//f/97/3v/d99rlz6xHZEV0hlwCXAJkBGvGa0ZMioRIpU2lTbyIUwNEi7/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/93v2tcW9hGlj40MhIq8CHvHc8dzxmOFWwRbRXPIb5j/2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e/93/3v/d/9v/2v/Z3xXGUvYRnxb/2v/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e/9//3v/f/97/3v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7133nvee/9//3//f/9//3//f/9//3//f/9//3//f/9//3//f/9//3//f/9//3//f/9//3//f/9//3//f/9//3//f/9//3//f/9//3//f/9//3//f/9//3//f/9//3//f99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385Z713/3//f/9//3//f/9//3//f/9//3//f/9//3//f/9//3//f/9//3//f/9//3//f/9//3//f/9//3//f/9//3//f/9//3//f/9//3//f/9//3//f/9//3//f/9//3/e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//f/9//3//f/9//3//f/9//3//f/9//3//f/9//3//f/9//3//f/9//3//f/9//3//f/9//3//f/9//3//f/9//3//f/9//3//f/9//3//f/9//3//f/9//3//f/9//nv/f/57/n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764BD-C7B1-4229-B640-0B781F7E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 Nazaryan</Template>
  <TotalTime>646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PSRC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https://mul-psrc.gov.am/tasks/docs/attachment.php?id=9062&amp;fn=grutyun_minfin.v1.docx&amp;out=1&amp;token=</cp:keywords>
</cp:coreProperties>
</file>